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FFA239" w14:textId="77777777" w:rsidR="00A27657" w:rsidRPr="00CE3D22" w:rsidRDefault="00A27657" w:rsidP="002C42C5"/>
    <w:p w14:paraId="70FF22F8" w14:textId="77777777" w:rsidR="00A27657" w:rsidRPr="00CE3D22" w:rsidRDefault="00A27657" w:rsidP="00A27657"/>
    <w:p w14:paraId="06ED8221" w14:textId="77777777" w:rsidR="00A27657" w:rsidRPr="00CE3D22" w:rsidRDefault="00A27657" w:rsidP="00A27657"/>
    <w:p w14:paraId="60A5CD2E" w14:textId="77777777" w:rsidR="00A27657" w:rsidRPr="00CE3D22" w:rsidRDefault="00A27657" w:rsidP="00A27657"/>
    <w:p w14:paraId="53BD4975" w14:textId="77777777" w:rsidR="00A27657" w:rsidRPr="00CE3D22" w:rsidRDefault="00A27657" w:rsidP="00A27657"/>
    <w:p w14:paraId="1FB7EEFD" w14:textId="77777777" w:rsidR="00A27657" w:rsidRPr="00CE3D22" w:rsidRDefault="00A27657" w:rsidP="00A27657"/>
    <w:p w14:paraId="6E581F72" w14:textId="074ED167" w:rsidR="00A27657" w:rsidRPr="00CB1567" w:rsidRDefault="00254E2F" w:rsidP="00254E2F">
      <w:pPr>
        <w:jc w:val="center"/>
        <w:rPr>
          <w:sz w:val="40"/>
          <w:szCs w:val="40"/>
        </w:rPr>
      </w:pPr>
      <w:r w:rsidRPr="39A00F3B">
        <w:rPr>
          <w:sz w:val="40"/>
          <w:szCs w:val="40"/>
        </w:rPr>
        <w:t xml:space="preserve">Bilag </w:t>
      </w:r>
      <w:r w:rsidR="00D048C5" w:rsidRPr="39A00F3B">
        <w:rPr>
          <w:sz w:val="40"/>
          <w:szCs w:val="40"/>
        </w:rPr>
        <w:t>2</w:t>
      </w:r>
    </w:p>
    <w:p w14:paraId="719035DB" w14:textId="2E62DCB3" w:rsidR="00687996" w:rsidRPr="00254E2F" w:rsidRDefault="00D048C5" w:rsidP="00CB1567">
      <w:pPr>
        <w:spacing w:after="0" w:line="240" w:lineRule="auto"/>
        <w:jc w:val="center"/>
        <w:rPr>
          <w:rFonts w:ascii="Biryani Black" w:hAnsi="Biryani Black" w:cs="Biryani Black"/>
          <w:color w:val="000000" w:themeColor="text1"/>
          <w:sz w:val="72"/>
          <w:szCs w:val="72"/>
        </w:rPr>
      </w:pPr>
      <w:r>
        <w:rPr>
          <w:rFonts w:ascii="Biryani Black" w:hAnsi="Biryani Black" w:cs="Biryani Black"/>
          <w:color w:val="000000" w:themeColor="text1"/>
          <w:sz w:val="72"/>
          <w:szCs w:val="72"/>
        </w:rPr>
        <w:t>Leverandørens</w:t>
      </w:r>
      <w:r w:rsidR="00254E2F" w:rsidRPr="00254E2F">
        <w:rPr>
          <w:rFonts w:ascii="Biryani Black" w:hAnsi="Biryani Black" w:cs="Biryani Black"/>
          <w:color w:val="000000" w:themeColor="text1"/>
          <w:sz w:val="72"/>
          <w:szCs w:val="72"/>
        </w:rPr>
        <w:t xml:space="preserve"> </w:t>
      </w:r>
      <w:r>
        <w:rPr>
          <w:rFonts w:ascii="Biryani Black" w:hAnsi="Biryani Black" w:cs="Biryani Black"/>
          <w:color w:val="000000" w:themeColor="text1"/>
          <w:sz w:val="72"/>
          <w:szCs w:val="72"/>
        </w:rPr>
        <w:t>løsningsbeskrivelse</w:t>
      </w:r>
    </w:p>
    <w:p w14:paraId="3FE430B9" w14:textId="77777777" w:rsidR="009E5487" w:rsidRPr="00CE3D22" w:rsidRDefault="009E5487" w:rsidP="00A27657">
      <w:pPr>
        <w:jc w:val="center"/>
        <w:rPr>
          <w:sz w:val="36"/>
          <w:szCs w:val="36"/>
        </w:rPr>
      </w:pPr>
    </w:p>
    <w:p w14:paraId="26208AD9" w14:textId="77777777" w:rsidR="00510D18" w:rsidRPr="00CE3D22" w:rsidRDefault="00510D18" w:rsidP="00A27657">
      <w:pPr>
        <w:jc w:val="center"/>
        <w:rPr>
          <w:sz w:val="36"/>
          <w:szCs w:val="36"/>
        </w:rPr>
      </w:pPr>
    </w:p>
    <w:p w14:paraId="4C664895" w14:textId="49E9B70F" w:rsidR="00674894" w:rsidRPr="00CE3D22" w:rsidRDefault="004B3731" w:rsidP="00A27657">
      <w:pPr>
        <w:jc w:val="center"/>
        <w:rPr>
          <w:sz w:val="36"/>
          <w:szCs w:val="36"/>
        </w:rPr>
      </w:pPr>
      <w:r w:rsidRPr="00CE3D22">
        <w:rPr>
          <w:sz w:val="36"/>
          <w:szCs w:val="36"/>
        </w:rPr>
        <w:t xml:space="preserve">Avtale om kjøp av </w:t>
      </w:r>
    </w:p>
    <w:p w14:paraId="536E736E" w14:textId="60B55932" w:rsidR="00CC6574" w:rsidRDefault="00CC6574" w:rsidP="39A00F3B">
      <w:pPr>
        <w:jc w:val="center"/>
        <w:rPr>
          <w:color w:val="000000" w:themeColor="accent2"/>
          <w:sz w:val="44"/>
          <w:szCs w:val="44"/>
          <w:highlight w:val="yellow"/>
        </w:rPr>
      </w:pPr>
      <w:r w:rsidRPr="39A00F3B">
        <w:rPr>
          <w:color w:val="000000" w:themeColor="accent2"/>
          <w:sz w:val="44"/>
          <w:szCs w:val="44"/>
        </w:rPr>
        <w:t xml:space="preserve">Renholdstjenester til </w:t>
      </w:r>
      <w:r w:rsidR="001C13CF">
        <w:rPr>
          <w:color w:val="000000" w:themeColor="accent2"/>
          <w:sz w:val="44"/>
          <w:szCs w:val="44"/>
        </w:rPr>
        <w:t>rettssted Eidsvoll</w:t>
      </w:r>
    </w:p>
    <w:p w14:paraId="71B51F9D" w14:textId="32133D5A" w:rsidR="0046447D" w:rsidRDefault="00BE1CBE" w:rsidP="0046447D">
      <w:pPr>
        <w:pStyle w:val="Overskrift1"/>
      </w:pPr>
      <w:r w:rsidRPr="00CE3D22">
        <w:br w:type="page"/>
      </w:r>
    </w:p>
    <w:p w14:paraId="5230F44D" w14:textId="77777777" w:rsidR="0046447D" w:rsidRPr="00616919" w:rsidRDefault="0046447D" w:rsidP="0046447D">
      <w:pPr>
        <w:pStyle w:val="Overskrift1"/>
      </w:pPr>
      <w:r w:rsidRPr="00616919">
        <w:lastRenderedPageBreak/>
        <w:t>1 Erklæring om oppfyllelse av obligatoriske krav</w:t>
      </w:r>
    </w:p>
    <w:p w14:paraId="3B18FE85" w14:textId="77777777" w:rsidR="0046447D" w:rsidRPr="00346B5E" w:rsidRDefault="0046447D" w:rsidP="0046447D">
      <w:pPr>
        <w:pStyle w:val="Overskrift2"/>
        <w:numPr>
          <w:ilvl w:val="0"/>
          <w:numId w:val="0"/>
        </w:numPr>
        <w:ind w:left="454" w:hanging="454"/>
        <w:rPr>
          <w:lang w:val="nn-NO"/>
        </w:rPr>
      </w:pPr>
      <w:r w:rsidRPr="39A00F3B">
        <w:rPr>
          <w:lang w:val="nn-NO"/>
        </w:rPr>
        <w:t>Dokumentasjon på obligatoriske krav (Bilag 1)</w:t>
      </w:r>
    </w:p>
    <w:p w14:paraId="48E91845" w14:textId="77777777" w:rsidR="0046447D" w:rsidRDefault="0046447D" w:rsidP="0046447D">
      <w:pPr>
        <w:rPr>
          <w:lang w:eastAsia="nb-NO"/>
        </w:rPr>
      </w:pPr>
      <w:r>
        <w:rPr>
          <w:lang w:eastAsia="nb-NO"/>
        </w:rPr>
        <w:t>Vennligst fyll ut feltene i tabellene under. Legg inn eventuelle kommentarer i høyre kolonne, og gi henvisning til løsningsbeskrivelse eller annen vedlagt informasjon. Avvik fra de obligatoriske kravene kan medføre avvisning.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80"/>
        <w:gridCol w:w="3612"/>
        <w:gridCol w:w="1431"/>
        <w:gridCol w:w="3237"/>
      </w:tblGrid>
      <w:tr w:rsidR="0046447D" w14:paraId="48CF3F01" w14:textId="77777777" w:rsidTr="39A00F3B">
        <w:trPr>
          <w:trHeight w:val="921"/>
        </w:trPr>
        <w:tc>
          <w:tcPr>
            <w:tcW w:w="780" w:type="dxa"/>
            <w:shd w:val="clear" w:color="auto" w:fill="F2F2F2" w:themeFill="background2" w:themeFillShade="F2"/>
          </w:tcPr>
          <w:p w14:paraId="3154F4BF" w14:textId="77777777" w:rsidR="0046447D" w:rsidRPr="0090753A" w:rsidRDefault="0046447D" w:rsidP="00F64AD5">
            <w:pPr>
              <w:rPr>
                <w:b/>
                <w:bCs/>
                <w:lang w:eastAsia="nb-NO"/>
              </w:rPr>
            </w:pPr>
            <w:r w:rsidRPr="0090753A">
              <w:rPr>
                <w:b/>
                <w:bCs/>
                <w:lang w:eastAsia="nb-NO"/>
              </w:rPr>
              <w:t>Krav nr.</w:t>
            </w:r>
          </w:p>
        </w:tc>
        <w:tc>
          <w:tcPr>
            <w:tcW w:w="3612" w:type="dxa"/>
            <w:shd w:val="clear" w:color="auto" w:fill="F2F2F2" w:themeFill="background2" w:themeFillShade="F2"/>
          </w:tcPr>
          <w:p w14:paraId="233E0986" w14:textId="77777777" w:rsidR="0046447D" w:rsidRPr="0090753A" w:rsidRDefault="0046447D" w:rsidP="00F64AD5">
            <w:pPr>
              <w:rPr>
                <w:b/>
                <w:bCs/>
                <w:lang w:eastAsia="nb-NO"/>
              </w:rPr>
            </w:pPr>
            <w:r w:rsidRPr="0090753A">
              <w:rPr>
                <w:b/>
                <w:bCs/>
                <w:lang w:eastAsia="nb-NO"/>
              </w:rPr>
              <w:t>Beskrivelse</w:t>
            </w:r>
          </w:p>
        </w:tc>
        <w:tc>
          <w:tcPr>
            <w:tcW w:w="1431" w:type="dxa"/>
            <w:shd w:val="clear" w:color="auto" w:fill="F2F2F2" w:themeFill="background2" w:themeFillShade="F2"/>
          </w:tcPr>
          <w:p w14:paraId="1E000DC2" w14:textId="77777777" w:rsidR="0046447D" w:rsidRPr="0090753A" w:rsidRDefault="0046447D" w:rsidP="00F64AD5">
            <w:pPr>
              <w:rPr>
                <w:b/>
                <w:bCs/>
                <w:lang w:eastAsia="nb-NO"/>
              </w:rPr>
            </w:pPr>
            <w:r w:rsidRPr="0090753A">
              <w:rPr>
                <w:b/>
                <w:bCs/>
                <w:lang w:eastAsia="nb-NO"/>
              </w:rPr>
              <w:t>Oppfylt av leverandør</w:t>
            </w:r>
          </w:p>
          <w:p w14:paraId="031C882C" w14:textId="77777777" w:rsidR="0046447D" w:rsidRPr="0090753A" w:rsidRDefault="0046447D" w:rsidP="00F64AD5">
            <w:pPr>
              <w:rPr>
                <w:b/>
                <w:bCs/>
                <w:lang w:eastAsia="nb-NO"/>
              </w:rPr>
            </w:pPr>
            <w:r w:rsidRPr="0090753A">
              <w:rPr>
                <w:b/>
                <w:bCs/>
                <w:lang w:eastAsia="nb-NO"/>
              </w:rPr>
              <w:t>(ja/nei)</w:t>
            </w:r>
          </w:p>
        </w:tc>
        <w:tc>
          <w:tcPr>
            <w:tcW w:w="3237" w:type="dxa"/>
            <w:shd w:val="clear" w:color="auto" w:fill="F2F2F2" w:themeFill="background2" w:themeFillShade="F2"/>
          </w:tcPr>
          <w:p w14:paraId="78A0B867" w14:textId="77777777" w:rsidR="0046447D" w:rsidRPr="0090753A" w:rsidRDefault="0046447D" w:rsidP="00F64AD5">
            <w:pPr>
              <w:rPr>
                <w:b/>
                <w:bCs/>
                <w:lang w:eastAsia="nb-NO"/>
              </w:rPr>
            </w:pPr>
            <w:r w:rsidRPr="0090753A">
              <w:rPr>
                <w:b/>
                <w:bCs/>
                <w:lang w:eastAsia="nb-NO"/>
              </w:rPr>
              <w:t>Evt. Kommentar, referanse til løsningsbeskrivelse eller vedlagt dokumentasjon</w:t>
            </w:r>
          </w:p>
        </w:tc>
      </w:tr>
      <w:tr w:rsidR="0046447D" w14:paraId="7E7F169C" w14:textId="77777777" w:rsidTr="39A00F3B">
        <w:trPr>
          <w:trHeight w:val="418"/>
        </w:trPr>
        <w:tc>
          <w:tcPr>
            <w:tcW w:w="780" w:type="dxa"/>
          </w:tcPr>
          <w:p w14:paraId="51B0F662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3.1</w:t>
            </w:r>
          </w:p>
        </w:tc>
        <w:tc>
          <w:tcPr>
            <w:tcW w:w="3612" w:type="dxa"/>
          </w:tcPr>
          <w:p w14:paraId="0CE8F275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Renholdsfrekvens og kontroll</w:t>
            </w:r>
          </w:p>
        </w:tc>
        <w:tc>
          <w:tcPr>
            <w:tcW w:w="1431" w:type="dxa"/>
          </w:tcPr>
          <w:p w14:paraId="5FAA38B6" w14:textId="77777777" w:rsidR="0046447D" w:rsidRDefault="0046447D" w:rsidP="00F64AD5">
            <w:pPr>
              <w:rPr>
                <w:lang w:eastAsia="nb-NO"/>
              </w:rPr>
            </w:pPr>
          </w:p>
        </w:tc>
        <w:tc>
          <w:tcPr>
            <w:tcW w:w="3237" w:type="dxa"/>
          </w:tcPr>
          <w:p w14:paraId="204E7F87" w14:textId="77777777" w:rsidR="0046447D" w:rsidRDefault="0046447D" w:rsidP="00F64AD5">
            <w:pPr>
              <w:rPr>
                <w:lang w:eastAsia="nb-NO"/>
              </w:rPr>
            </w:pPr>
          </w:p>
        </w:tc>
      </w:tr>
      <w:tr w:rsidR="0046447D" w14:paraId="274E88F1" w14:textId="77777777" w:rsidTr="39A00F3B">
        <w:trPr>
          <w:trHeight w:val="423"/>
        </w:trPr>
        <w:tc>
          <w:tcPr>
            <w:tcW w:w="780" w:type="dxa"/>
          </w:tcPr>
          <w:p w14:paraId="6C936431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3.2</w:t>
            </w:r>
          </w:p>
        </w:tc>
        <w:tc>
          <w:tcPr>
            <w:tcW w:w="3612" w:type="dxa"/>
          </w:tcPr>
          <w:p w14:paraId="6D77A003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Kvalitet</w:t>
            </w:r>
          </w:p>
        </w:tc>
        <w:tc>
          <w:tcPr>
            <w:tcW w:w="1431" w:type="dxa"/>
          </w:tcPr>
          <w:p w14:paraId="214288CE" w14:textId="77777777" w:rsidR="0046447D" w:rsidRDefault="0046447D" w:rsidP="00F64AD5">
            <w:pPr>
              <w:rPr>
                <w:lang w:eastAsia="nb-NO"/>
              </w:rPr>
            </w:pPr>
          </w:p>
        </w:tc>
        <w:tc>
          <w:tcPr>
            <w:tcW w:w="3237" w:type="dxa"/>
          </w:tcPr>
          <w:p w14:paraId="1087081A" w14:textId="77777777" w:rsidR="0046447D" w:rsidRDefault="0046447D" w:rsidP="00F64AD5">
            <w:pPr>
              <w:rPr>
                <w:lang w:eastAsia="nb-NO"/>
              </w:rPr>
            </w:pPr>
          </w:p>
        </w:tc>
      </w:tr>
      <w:tr w:rsidR="0046447D" w14:paraId="36DC967B" w14:textId="77777777" w:rsidTr="39A00F3B">
        <w:trPr>
          <w:trHeight w:val="401"/>
        </w:trPr>
        <w:tc>
          <w:tcPr>
            <w:tcW w:w="780" w:type="dxa"/>
          </w:tcPr>
          <w:p w14:paraId="0AE84192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3.3</w:t>
            </w:r>
          </w:p>
        </w:tc>
        <w:tc>
          <w:tcPr>
            <w:tcW w:w="3612" w:type="dxa"/>
          </w:tcPr>
          <w:p w14:paraId="0B28447A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Renholdspersonell</w:t>
            </w:r>
          </w:p>
        </w:tc>
        <w:tc>
          <w:tcPr>
            <w:tcW w:w="1431" w:type="dxa"/>
          </w:tcPr>
          <w:p w14:paraId="22D7A5E8" w14:textId="77777777" w:rsidR="0046447D" w:rsidRDefault="0046447D" w:rsidP="00F64AD5">
            <w:pPr>
              <w:rPr>
                <w:lang w:eastAsia="nb-NO"/>
              </w:rPr>
            </w:pPr>
          </w:p>
        </w:tc>
        <w:tc>
          <w:tcPr>
            <w:tcW w:w="3237" w:type="dxa"/>
          </w:tcPr>
          <w:p w14:paraId="460487DA" w14:textId="77777777" w:rsidR="0046447D" w:rsidRDefault="0046447D" w:rsidP="00F64AD5">
            <w:pPr>
              <w:rPr>
                <w:lang w:eastAsia="nb-NO"/>
              </w:rPr>
            </w:pPr>
          </w:p>
        </w:tc>
      </w:tr>
      <w:tr w:rsidR="0046447D" w14:paraId="22D2231C" w14:textId="77777777" w:rsidTr="39A00F3B">
        <w:trPr>
          <w:trHeight w:val="421"/>
        </w:trPr>
        <w:tc>
          <w:tcPr>
            <w:tcW w:w="780" w:type="dxa"/>
          </w:tcPr>
          <w:p w14:paraId="4785AFD2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3.4</w:t>
            </w:r>
          </w:p>
        </w:tc>
        <w:tc>
          <w:tcPr>
            <w:tcW w:w="3612" w:type="dxa"/>
          </w:tcPr>
          <w:p w14:paraId="6EB6DB89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Renholdsplaner</w:t>
            </w:r>
          </w:p>
        </w:tc>
        <w:tc>
          <w:tcPr>
            <w:tcW w:w="1431" w:type="dxa"/>
          </w:tcPr>
          <w:p w14:paraId="78110536" w14:textId="77777777" w:rsidR="0046447D" w:rsidRDefault="0046447D" w:rsidP="00F64AD5">
            <w:pPr>
              <w:rPr>
                <w:lang w:eastAsia="nb-NO"/>
              </w:rPr>
            </w:pPr>
          </w:p>
        </w:tc>
        <w:tc>
          <w:tcPr>
            <w:tcW w:w="3237" w:type="dxa"/>
          </w:tcPr>
          <w:p w14:paraId="4001DEEE" w14:textId="77777777" w:rsidR="0046447D" w:rsidRDefault="0046447D" w:rsidP="00F64AD5">
            <w:pPr>
              <w:rPr>
                <w:lang w:eastAsia="nb-NO"/>
              </w:rPr>
            </w:pPr>
          </w:p>
        </w:tc>
      </w:tr>
      <w:tr w:rsidR="0046447D" w14:paraId="0640FD2A" w14:textId="77777777" w:rsidTr="39A00F3B">
        <w:trPr>
          <w:trHeight w:val="414"/>
        </w:trPr>
        <w:tc>
          <w:tcPr>
            <w:tcW w:w="780" w:type="dxa"/>
          </w:tcPr>
          <w:p w14:paraId="7299AA0F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3.5</w:t>
            </w:r>
          </w:p>
        </w:tc>
        <w:tc>
          <w:tcPr>
            <w:tcW w:w="3612" w:type="dxa"/>
          </w:tcPr>
          <w:p w14:paraId="0C1DE6D5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Kvalitetsprofiler</w:t>
            </w:r>
          </w:p>
        </w:tc>
        <w:tc>
          <w:tcPr>
            <w:tcW w:w="1431" w:type="dxa"/>
          </w:tcPr>
          <w:p w14:paraId="722D23B6" w14:textId="77777777" w:rsidR="0046447D" w:rsidRDefault="0046447D" w:rsidP="00F64AD5">
            <w:pPr>
              <w:rPr>
                <w:lang w:eastAsia="nb-NO"/>
              </w:rPr>
            </w:pPr>
          </w:p>
        </w:tc>
        <w:tc>
          <w:tcPr>
            <w:tcW w:w="3237" w:type="dxa"/>
          </w:tcPr>
          <w:p w14:paraId="48BFEF02" w14:textId="77777777" w:rsidR="0046447D" w:rsidRDefault="0046447D" w:rsidP="00F64AD5">
            <w:pPr>
              <w:rPr>
                <w:lang w:eastAsia="nb-NO"/>
              </w:rPr>
            </w:pPr>
          </w:p>
        </w:tc>
      </w:tr>
      <w:tr w:rsidR="0046447D" w14:paraId="638407C0" w14:textId="77777777" w:rsidTr="39A00F3B">
        <w:trPr>
          <w:trHeight w:val="419"/>
        </w:trPr>
        <w:tc>
          <w:tcPr>
            <w:tcW w:w="780" w:type="dxa"/>
          </w:tcPr>
          <w:p w14:paraId="063CFB25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3.6</w:t>
            </w:r>
          </w:p>
        </w:tc>
        <w:tc>
          <w:tcPr>
            <w:tcW w:w="3612" w:type="dxa"/>
          </w:tcPr>
          <w:p w14:paraId="6C7B6779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Regelmessig renhold</w:t>
            </w:r>
          </w:p>
        </w:tc>
        <w:tc>
          <w:tcPr>
            <w:tcW w:w="1431" w:type="dxa"/>
          </w:tcPr>
          <w:p w14:paraId="553D6D2A" w14:textId="77777777" w:rsidR="0046447D" w:rsidRDefault="0046447D" w:rsidP="00F64AD5">
            <w:pPr>
              <w:rPr>
                <w:lang w:eastAsia="nb-NO"/>
              </w:rPr>
            </w:pPr>
          </w:p>
        </w:tc>
        <w:tc>
          <w:tcPr>
            <w:tcW w:w="3237" w:type="dxa"/>
          </w:tcPr>
          <w:p w14:paraId="3091C6CA" w14:textId="77777777" w:rsidR="0046447D" w:rsidRDefault="0046447D" w:rsidP="00F64AD5">
            <w:pPr>
              <w:rPr>
                <w:lang w:eastAsia="nb-NO"/>
              </w:rPr>
            </w:pPr>
          </w:p>
        </w:tc>
      </w:tr>
      <w:tr w:rsidR="0046447D" w14:paraId="48E9DA79" w14:textId="77777777" w:rsidTr="39A00F3B">
        <w:trPr>
          <w:trHeight w:val="411"/>
        </w:trPr>
        <w:tc>
          <w:tcPr>
            <w:tcW w:w="780" w:type="dxa"/>
          </w:tcPr>
          <w:p w14:paraId="5B2A3ED1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3.7</w:t>
            </w:r>
          </w:p>
        </w:tc>
        <w:tc>
          <w:tcPr>
            <w:tcW w:w="3612" w:type="dxa"/>
          </w:tcPr>
          <w:p w14:paraId="7EB8D19B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Periodisk renhold</w:t>
            </w:r>
          </w:p>
        </w:tc>
        <w:tc>
          <w:tcPr>
            <w:tcW w:w="1431" w:type="dxa"/>
          </w:tcPr>
          <w:p w14:paraId="134E26EA" w14:textId="77777777" w:rsidR="0046447D" w:rsidRDefault="0046447D" w:rsidP="00F64AD5">
            <w:pPr>
              <w:rPr>
                <w:lang w:eastAsia="nb-NO"/>
              </w:rPr>
            </w:pPr>
          </w:p>
        </w:tc>
        <w:tc>
          <w:tcPr>
            <w:tcW w:w="3237" w:type="dxa"/>
          </w:tcPr>
          <w:p w14:paraId="38379F5F" w14:textId="77777777" w:rsidR="0046447D" w:rsidRDefault="0046447D" w:rsidP="00F64AD5">
            <w:pPr>
              <w:rPr>
                <w:lang w:eastAsia="nb-NO"/>
              </w:rPr>
            </w:pPr>
          </w:p>
        </w:tc>
      </w:tr>
      <w:tr w:rsidR="0046447D" w14:paraId="6CA230EC" w14:textId="77777777" w:rsidTr="39A00F3B">
        <w:trPr>
          <w:trHeight w:val="417"/>
        </w:trPr>
        <w:tc>
          <w:tcPr>
            <w:tcW w:w="780" w:type="dxa"/>
          </w:tcPr>
          <w:p w14:paraId="4E6F416D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3.8</w:t>
            </w:r>
          </w:p>
        </w:tc>
        <w:tc>
          <w:tcPr>
            <w:tcW w:w="3612" w:type="dxa"/>
          </w:tcPr>
          <w:p w14:paraId="1D2DDAE6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Bestillingsrenhold</w:t>
            </w:r>
          </w:p>
        </w:tc>
        <w:tc>
          <w:tcPr>
            <w:tcW w:w="1431" w:type="dxa"/>
          </w:tcPr>
          <w:p w14:paraId="03337D67" w14:textId="77777777" w:rsidR="0046447D" w:rsidRDefault="0046447D" w:rsidP="00F64AD5">
            <w:pPr>
              <w:rPr>
                <w:lang w:eastAsia="nb-NO"/>
              </w:rPr>
            </w:pPr>
          </w:p>
        </w:tc>
        <w:tc>
          <w:tcPr>
            <w:tcW w:w="3237" w:type="dxa"/>
          </w:tcPr>
          <w:p w14:paraId="695E95B5" w14:textId="77777777" w:rsidR="0046447D" w:rsidRDefault="0046447D" w:rsidP="00F64AD5">
            <w:pPr>
              <w:rPr>
                <w:lang w:eastAsia="nb-NO"/>
              </w:rPr>
            </w:pPr>
          </w:p>
        </w:tc>
      </w:tr>
      <w:tr w:rsidR="0046447D" w14:paraId="63846C11" w14:textId="77777777" w:rsidTr="39A00F3B">
        <w:trPr>
          <w:trHeight w:val="410"/>
        </w:trPr>
        <w:tc>
          <w:tcPr>
            <w:tcW w:w="780" w:type="dxa"/>
          </w:tcPr>
          <w:p w14:paraId="253BBB5B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3.9</w:t>
            </w:r>
          </w:p>
        </w:tc>
        <w:tc>
          <w:tcPr>
            <w:tcW w:w="3612" w:type="dxa"/>
          </w:tcPr>
          <w:p w14:paraId="7F8F6201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Objektsgrupper</w:t>
            </w:r>
          </w:p>
        </w:tc>
        <w:tc>
          <w:tcPr>
            <w:tcW w:w="1431" w:type="dxa"/>
          </w:tcPr>
          <w:p w14:paraId="3AAFB94C" w14:textId="77777777" w:rsidR="0046447D" w:rsidRDefault="0046447D" w:rsidP="00F64AD5">
            <w:pPr>
              <w:rPr>
                <w:lang w:eastAsia="nb-NO"/>
              </w:rPr>
            </w:pPr>
          </w:p>
        </w:tc>
        <w:tc>
          <w:tcPr>
            <w:tcW w:w="3237" w:type="dxa"/>
          </w:tcPr>
          <w:p w14:paraId="0264790C" w14:textId="77777777" w:rsidR="0046447D" w:rsidRDefault="0046447D" w:rsidP="00F64AD5">
            <w:pPr>
              <w:rPr>
                <w:lang w:eastAsia="nb-NO"/>
              </w:rPr>
            </w:pPr>
          </w:p>
        </w:tc>
      </w:tr>
      <w:tr w:rsidR="0046447D" w14:paraId="6204E151" w14:textId="77777777" w:rsidTr="39A00F3B">
        <w:trPr>
          <w:trHeight w:val="429"/>
        </w:trPr>
        <w:tc>
          <w:tcPr>
            <w:tcW w:w="780" w:type="dxa"/>
          </w:tcPr>
          <w:p w14:paraId="6A32B68C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3.10</w:t>
            </w:r>
          </w:p>
        </w:tc>
        <w:tc>
          <w:tcPr>
            <w:tcW w:w="3612" w:type="dxa"/>
          </w:tcPr>
          <w:p w14:paraId="3691F8B2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Tjenester som ikke inngår i kontrakten</w:t>
            </w:r>
          </w:p>
        </w:tc>
        <w:tc>
          <w:tcPr>
            <w:tcW w:w="1431" w:type="dxa"/>
          </w:tcPr>
          <w:p w14:paraId="18FE845B" w14:textId="77777777" w:rsidR="0046447D" w:rsidRDefault="0046447D" w:rsidP="00F64AD5">
            <w:pPr>
              <w:rPr>
                <w:lang w:eastAsia="nb-NO"/>
              </w:rPr>
            </w:pPr>
          </w:p>
        </w:tc>
        <w:tc>
          <w:tcPr>
            <w:tcW w:w="3237" w:type="dxa"/>
          </w:tcPr>
          <w:p w14:paraId="772859AB" w14:textId="77777777" w:rsidR="0046447D" w:rsidRDefault="0046447D" w:rsidP="00F64AD5">
            <w:pPr>
              <w:rPr>
                <w:lang w:eastAsia="nb-NO"/>
              </w:rPr>
            </w:pPr>
          </w:p>
        </w:tc>
      </w:tr>
      <w:tr w:rsidR="0046447D" w14:paraId="6B6B129B" w14:textId="77777777" w:rsidTr="39A00F3B">
        <w:trPr>
          <w:trHeight w:val="407"/>
        </w:trPr>
        <w:tc>
          <w:tcPr>
            <w:tcW w:w="780" w:type="dxa"/>
          </w:tcPr>
          <w:p w14:paraId="7044C55A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4.1</w:t>
            </w:r>
          </w:p>
        </w:tc>
        <w:tc>
          <w:tcPr>
            <w:tcW w:w="3612" w:type="dxa"/>
          </w:tcPr>
          <w:p w14:paraId="1954013D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Miljø (Generelt)</w:t>
            </w:r>
          </w:p>
        </w:tc>
        <w:tc>
          <w:tcPr>
            <w:tcW w:w="1431" w:type="dxa"/>
          </w:tcPr>
          <w:p w14:paraId="46C0383B" w14:textId="77777777" w:rsidR="0046447D" w:rsidRDefault="0046447D" w:rsidP="00F64AD5">
            <w:pPr>
              <w:rPr>
                <w:lang w:eastAsia="nb-NO"/>
              </w:rPr>
            </w:pPr>
          </w:p>
        </w:tc>
        <w:tc>
          <w:tcPr>
            <w:tcW w:w="3237" w:type="dxa"/>
          </w:tcPr>
          <w:p w14:paraId="573A1CAE" w14:textId="77777777" w:rsidR="0046447D" w:rsidRDefault="0046447D" w:rsidP="00F64AD5">
            <w:pPr>
              <w:rPr>
                <w:lang w:eastAsia="nb-NO"/>
              </w:rPr>
            </w:pPr>
          </w:p>
        </w:tc>
      </w:tr>
      <w:tr w:rsidR="0046447D" w14:paraId="77633815" w14:textId="77777777" w:rsidTr="39A00F3B">
        <w:trPr>
          <w:trHeight w:val="413"/>
        </w:trPr>
        <w:tc>
          <w:tcPr>
            <w:tcW w:w="780" w:type="dxa"/>
          </w:tcPr>
          <w:p w14:paraId="05B5A485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4.2</w:t>
            </w:r>
          </w:p>
        </w:tc>
        <w:tc>
          <w:tcPr>
            <w:tcW w:w="3612" w:type="dxa"/>
          </w:tcPr>
          <w:p w14:paraId="24753E7C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Kjemikalier</w:t>
            </w:r>
          </w:p>
        </w:tc>
        <w:tc>
          <w:tcPr>
            <w:tcW w:w="1431" w:type="dxa"/>
          </w:tcPr>
          <w:p w14:paraId="40EAEF6B" w14:textId="77777777" w:rsidR="0046447D" w:rsidRDefault="0046447D" w:rsidP="00F64AD5">
            <w:pPr>
              <w:rPr>
                <w:lang w:eastAsia="nb-NO"/>
              </w:rPr>
            </w:pPr>
          </w:p>
        </w:tc>
        <w:tc>
          <w:tcPr>
            <w:tcW w:w="3237" w:type="dxa"/>
          </w:tcPr>
          <w:p w14:paraId="0FEFA395" w14:textId="77777777" w:rsidR="0046447D" w:rsidRDefault="0046447D" w:rsidP="00F64AD5">
            <w:pPr>
              <w:rPr>
                <w:lang w:eastAsia="nb-NO"/>
              </w:rPr>
            </w:pPr>
          </w:p>
        </w:tc>
      </w:tr>
      <w:tr w:rsidR="0046447D" w14:paraId="171C51EC" w14:textId="77777777" w:rsidTr="39A00F3B">
        <w:trPr>
          <w:trHeight w:val="420"/>
        </w:trPr>
        <w:tc>
          <w:tcPr>
            <w:tcW w:w="780" w:type="dxa"/>
          </w:tcPr>
          <w:p w14:paraId="346B7D3C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4.3</w:t>
            </w:r>
          </w:p>
        </w:tc>
        <w:tc>
          <w:tcPr>
            <w:tcW w:w="3612" w:type="dxa"/>
          </w:tcPr>
          <w:p w14:paraId="1AB0272A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Avfall</w:t>
            </w:r>
          </w:p>
        </w:tc>
        <w:tc>
          <w:tcPr>
            <w:tcW w:w="1431" w:type="dxa"/>
          </w:tcPr>
          <w:p w14:paraId="72DB2ADB" w14:textId="77777777" w:rsidR="0046447D" w:rsidRDefault="0046447D" w:rsidP="00F64AD5">
            <w:pPr>
              <w:rPr>
                <w:lang w:eastAsia="nb-NO"/>
              </w:rPr>
            </w:pPr>
          </w:p>
        </w:tc>
        <w:tc>
          <w:tcPr>
            <w:tcW w:w="3237" w:type="dxa"/>
          </w:tcPr>
          <w:p w14:paraId="5D080107" w14:textId="77777777" w:rsidR="0046447D" w:rsidRDefault="0046447D" w:rsidP="00F64AD5">
            <w:pPr>
              <w:rPr>
                <w:lang w:eastAsia="nb-NO"/>
              </w:rPr>
            </w:pPr>
          </w:p>
        </w:tc>
      </w:tr>
      <w:tr w:rsidR="0046447D" w14:paraId="101D02A9" w14:textId="77777777" w:rsidTr="39A00F3B">
        <w:trPr>
          <w:trHeight w:val="411"/>
        </w:trPr>
        <w:tc>
          <w:tcPr>
            <w:tcW w:w="780" w:type="dxa"/>
          </w:tcPr>
          <w:p w14:paraId="347F7F2F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4.4</w:t>
            </w:r>
          </w:p>
        </w:tc>
        <w:tc>
          <w:tcPr>
            <w:tcW w:w="3612" w:type="dxa"/>
          </w:tcPr>
          <w:p w14:paraId="1A3F0D9C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Emballasje</w:t>
            </w:r>
          </w:p>
        </w:tc>
        <w:tc>
          <w:tcPr>
            <w:tcW w:w="1431" w:type="dxa"/>
          </w:tcPr>
          <w:p w14:paraId="7FF9E3D9" w14:textId="77777777" w:rsidR="0046447D" w:rsidRDefault="0046447D" w:rsidP="00F64AD5">
            <w:pPr>
              <w:rPr>
                <w:lang w:eastAsia="nb-NO"/>
              </w:rPr>
            </w:pPr>
          </w:p>
        </w:tc>
        <w:tc>
          <w:tcPr>
            <w:tcW w:w="3237" w:type="dxa"/>
          </w:tcPr>
          <w:p w14:paraId="30A6F54B" w14:textId="77777777" w:rsidR="0046447D" w:rsidRDefault="0046447D" w:rsidP="00F64AD5">
            <w:pPr>
              <w:rPr>
                <w:lang w:eastAsia="nb-NO"/>
              </w:rPr>
            </w:pPr>
          </w:p>
        </w:tc>
      </w:tr>
      <w:tr w:rsidR="0046447D" w14:paraId="38B0AA21" w14:textId="77777777" w:rsidTr="39A00F3B">
        <w:trPr>
          <w:trHeight w:val="701"/>
        </w:trPr>
        <w:tc>
          <w:tcPr>
            <w:tcW w:w="780" w:type="dxa"/>
          </w:tcPr>
          <w:p w14:paraId="43FBBAA7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4.5</w:t>
            </w:r>
          </w:p>
        </w:tc>
        <w:tc>
          <w:tcPr>
            <w:tcW w:w="3612" w:type="dxa"/>
          </w:tcPr>
          <w:p w14:paraId="2B34676B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Transport</w:t>
            </w:r>
          </w:p>
        </w:tc>
        <w:tc>
          <w:tcPr>
            <w:tcW w:w="1431" w:type="dxa"/>
          </w:tcPr>
          <w:p w14:paraId="14704A0B" w14:textId="77777777" w:rsidR="0046447D" w:rsidRDefault="0046447D" w:rsidP="00F64AD5">
            <w:pPr>
              <w:rPr>
                <w:lang w:eastAsia="nb-NO"/>
              </w:rPr>
            </w:pPr>
          </w:p>
        </w:tc>
        <w:tc>
          <w:tcPr>
            <w:tcW w:w="3237" w:type="dxa"/>
          </w:tcPr>
          <w:p w14:paraId="32D53721" w14:textId="77777777" w:rsidR="0046447D" w:rsidRDefault="0046447D" w:rsidP="00F64AD5">
            <w:pPr>
              <w:rPr>
                <w:lang w:eastAsia="nb-NO"/>
              </w:rPr>
            </w:pPr>
          </w:p>
        </w:tc>
      </w:tr>
      <w:tr w:rsidR="0046447D" w14:paraId="2EAE7209" w14:textId="77777777" w:rsidTr="39A00F3B">
        <w:trPr>
          <w:trHeight w:val="701"/>
        </w:trPr>
        <w:tc>
          <w:tcPr>
            <w:tcW w:w="780" w:type="dxa"/>
          </w:tcPr>
          <w:p w14:paraId="6C7B9638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5</w:t>
            </w:r>
          </w:p>
        </w:tc>
        <w:tc>
          <w:tcPr>
            <w:tcW w:w="3612" w:type="dxa"/>
          </w:tcPr>
          <w:p w14:paraId="5C3EC134" w14:textId="77777777" w:rsidR="0046447D" w:rsidRPr="0046447D" w:rsidRDefault="0046447D" w:rsidP="39A00F3B">
            <w:pPr>
              <w:rPr>
                <w:lang w:eastAsia="nb-NO"/>
              </w:rPr>
            </w:pPr>
            <w:r w:rsidRPr="39A00F3B">
              <w:rPr>
                <w:lang w:eastAsia="nb-NO"/>
              </w:rPr>
              <w:t>Sluttkvalitet og kontroll</w:t>
            </w:r>
          </w:p>
        </w:tc>
        <w:tc>
          <w:tcPr>
            <w:tcW w:w="1431" w:type="dxa"/>
          </w:tcPr>
          <w:p w14:paraId="6E86C03B" w14:textId="77777777" w:rsidR="0046447D" w:rsidRDefault="0046447D" w:rsidP="00F64AD5">
            <w:pPr>
              <w:rPr>
                <w:lang w:eastAsia="nb-NO"/>
              </w:rPr>
            </w:pPr>
          </w:p>
        </w:tc>
        <w:tc>
          <w:tcPr>
            <w:tcW w:w="3237" w:type="dxa"/>
          </w:tcPr>
          <w:p w14:paraId="42897731" w14:textId="77777777" w:rsidR="0046447D" w:rsidRDefault="0046447D" w:rsidP="00F64AD5">
            <w:pPr>
              <w:rPr>
                <w:lang w:eastAsia="nb-NO"/>
              </w:rPr>
            </w:pPr>
          </w:p>
        </w:tc>
      </w:tr>
    </w:tbl>
    <w:p w14:paraId="755997F0" w14:textId="77777777" w:rsidR="0046447D" w:rsidRDefault="0046447D" w:rsidP="0046447D">
      <w:pPr>
        <w:pStyle w:val="Overskrift1"/>
        <w:ind w:left="0" w:firstLine="0"/>
      </w:pPr>
    </w:p>
    <w:p w14:paraId="0926B5C5" w14:textId="77777777" w:rsidR="0046447D" w:rsidRDefault="0046447D" w:rsidP="0046447D"/>
    <w:p w14:paraId="2D18097B" w14:textId="77777777" w:rsidR="0046447D" w:rsidRDefault="0046447D" w:rsidP="0046447D"/>
    <w:p w14:paraId="0E306F08" w14:textId="77777777" w:rsidR="0046447D" w:rsidRDefault="0046447D" w:rsidP="0046447D"/>
    <w:p w14:paraId="732033FC" w14:textId="77777777" w:rsidR="0046447D" w:rsidRPr="007E0214" w:rsidRDefault="0046447D" w:rsidP="0046447D"/>
    <w:p w14:paraId="35773F96" w14:textId="77777777" w:rsidR="0046447D" w:rsidRDefault="0046447D" w:rsidP="0046447D">
      <w:pPr>
        <w:pStyle w:val="Overskrift1"/>
      </w:pPr>
      <w:r>
        <w:lastRenderedPageBreak/>
        <w:t>2 Leverandørens løsningsbeskrivelse</w:t>
      </w:r>
    </w:p>
    <w:p w14:paraId="3ACF2CD8" w14:textId="77777777" w:rsidR="0046447D" w:rsidRPr="001C13CF" w:rsidRDefault="0046447D" w:rsidP="0046447D">
      <w:pPr>
        <w:rPr>
          <w:i/>
          <w:iCs/>
        </w:rPr>
      </w:pPr>
      <w:r w:rsidRPr="008E1A63">
        <w:rPr>
          <w:i/>
          <w:iCs/>
        </w:rPr>
        <w:t xml:space="preserve">Leverandøren </w:t>
      </w:r>
      <w:r w:rsidRPr="001C13CF">
        <w:rPr>
          <w:i/>
          <w:iCs/>
        </w:rPr>
        <w:t>skal benytte Bilag 2 – Leverandørens løsningsbeskrivelse ved besvarelse av tildelingskriteriet «Kvalitet» og «Klima- og miljøhensyn» iht. konkurransegrunnlaget punkt 8.1.</w:t>
      </w:r>
    </w:p>
    <w:p w14:paraId="38F81BA8" w14:textId="77777777" w:rsidR="0046447D" w:rsidRPr="00085B74" w:rsidRDefault="0046447D" w:rsidP="0046447D">
      <w:pPr>
        <w:rPr>
          <w:i/>
          <w:iCs/>
        </w:rPr>
      </w:pPr>
      <w:r w:rsidRPr="001C13CF">
        <w:rPr>
          <w:i/>
          <w:iCs/>
        </w:rPr>
        <w:t>Besvarelsen av tildelingskriteriet «Kvalitet» og «Klima- og miljø» skal, med unntak av oppgitte minimumstimer for renholds-/arbeidslederens fysiske tilstedeværelse (punkt 2.1) og krav til kompetanse (punkt 2.2), samlet være på maksimalt totalt 4 A4-sider. Leverandøren skal benytte skrifttype Open Sans skriftstørrelse 10. Redegjørelser utover 4 sider vil ikke bli evaluert. Leverandøren står selv fritt til å disponere besvarelsen av tildelingskriteriene innenfor angitt sidebegrensning.</w:t>
      </w:r>
      <w:r w:rsidRPr="008E1A63">
        <w:rPr>
          <w:i/>
          <w:iCs/>
        </w:rPr>
        <w:t xml:space="preserve"> </w:t>
      </w:r>
    </w:p>
    <w:p w14:paraId="2149D6EC" w14:textId="77777777" w:rsidR="0046447D" w:rsidRPr="008E1A63" w:rsidRDefault="0046447D" w:rsidP="0046447D">
      <w:pPr>
        <w:pStyle w:val="Overskrift2"/>
        <w:numPr>
          <w:ilvl w:val="0"/>
          <w:numId w:val="0"/>
        </w:numPr>
      </w:pPr>
      <w:r>
        <w:t>2.1 Minimumstimer for fysisk tilstedeværelse for ansvarlig arbeidsleder</w:t>
      </w:r>
    </w:p>
    <w:p w14:paraId="28C6DBE0" w14:textId="77777777" w:rsidR="0046447D" w:rsidRPr="001C13CF" w:rsidRDefault="0046447D" w:rsidP="0046447D">
      <w:pPr>
        <w:rPr>
          <w:lang w:eastAsia="nb-NO"/>
        </w:rPr>
      </w:pPr>
      <w:r>
        <w:rPr>
          <w:lang w:eastAsia="nb-NO"/>
        </w:rPr>
        <w:t xml:space="preserve">Leverandøren skal i tabellen under </w:t>
      </w:r>
      <w:proofErr w:type="gramStart"/>
      <w:r>
        <w:rPr>
          <w:lang w:eastAsia="nb-NO"/>
        </w:rPr>
        <w:t>legge</w:t>
      </w:r>
      <w:proofErr w:type="gramEnd"/>
      <w:r>
        <w:rPr>
          <w:lang w:eastAsia="nb-NO"/>
        </w:rPr>
        <w:t xml:space="preserve"> inn antall minimumstimer leverandøren forplikter seg til </w:t>
      </w:r>
      <w:r w:rsidRPr="001C13CF">
        <w:rPr>
          <w:lang w:eastAsia="nb-NO"/>
        </w:rPr>
        <w:t>med hensyn til renholdslederens/arbeidsleders fysiske tilstedeværelse hos Oppdragsgiver per måned, jf. Bilag 1 – Oppdragsgivers kravspesifikasjon og konkurransegrunnlaget.</w:t>
      </w:r>
    </w:p>
    <w:p w14:paraId="6FEDE66E" w14:textId="77777777" w:rsidR="0046447D" w:rsidRDefault="0046447D" w:rsidP="0046447D">
      <w:pPr>
        <w:rPr>
          <w:lang w:eastAsia="nb-NO"/>
        </w:rPr>
      </w:pPr>
      <w:r w:rsidRPr="001C13CF">
        <w:rPr>
          <w:lang w:eastAsia="nb-NO"/>
        </w:rPr>
        <w:t xml:space="preserve">Det bemerkes at </w:t>
      </w:r>
      <w:r w:rsidRPr="001C13CF">
        <w:t xml:space="preserve">arbeids-/renholdsleder som et </w:t>
      </w:r>
      <w:r w:rsidRPr="001C13CF">
        <w:rPr>
          <w:u w:val="single"/>
        </w:rPr>
        <w:t>minimum</w:t>
      </w:r>
      <w:r w:rsidRPr="001C13CF">
        <w:t xml:space="preserve"> må ha fysisk tilstedeværelse hos Oppdragsgiver 2 (to) timer</w:t>
      </w:r>
      <w:r>
        <w:t xml:space="preserve"> i måneden, jf. Bilag 1. </w:t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972"/>
        <w:gridCol w:w="6088"/>
      </w:tblGrid>
      <w:tr w:rsidR="0046447D" w14:paraId="72D46A12" w14:textId="77777777" w:rsidTr="00F64AD5">
        <w:tc>
          <w:tcPr>
            <w:tcW w:w="9060" w:type="dxa"/>
            <w:gridSpan w:val="2"/>
            <w:shd w:val="clear" w:color="auto" w:fill="D9D9D9" w:themeFill="background1" w:themeFillShade="D9"/>
          </w:tcPr>
          <w:p w14:paraId="14AE03CC" w14:textId="77777777" w:rsidR="0046447D" w:rsidRDefault="0046447D" w:rsidP="00F64AD5">
            <w:pPr>
              <w:spacing w:after="120"/>
              <w:rPr>
                <w:lang w:eastAsia="nb-NO"/>
              </w:rPr>
            </w:pPr>
            <w:r w:rsidRPr="00293014">
              <w:rPr>
                <w:b/>
                <w:bCs/>
                <w:lang w:eastAsia="nb-NO"/>
              </w:rPr>
              <w:t xml:space="preserve">Minimumstimer forpliktet for renholds-/arbeidsleders </w:t>
            </w:r>
            <w:r>
              <w:rPr>
                <w:b/>
                <w:bCs/>
                <w:lang w:eastAsia="nb-NO"/>
              </w:rPr>
              <w:t>fysisk</w:t>
            </w:r>
            <w:r w:rsidRPr="00293014">
              <w:rPr>
                <w:b/>
                <w:bCs/>
                <w:lang w:eastAsia="nb-NO"/>
              </w:rPr>
              <w:t>e tilstedeværelse</w:t>
            </w:r>
          </w:p>
        </w:tc>
      </w:tr>
      <w:tr w:rsidR="0046447D" w14:paraId="25F85EC5" w14:textId="77777777" w:rsidTr="00F64AD5">
        <w:trPr>
          <w:trHeight w:val="541"/>
        </w:trPr>
        <w:tc>
          <w:tcPr>
            <w:tcW w:w="2972" w:type="dxa"/>
            <w:shd w:val="clear" w:color="auto" w:fill="F2F2F2" w:themeFill="background1" w:themeFillShade="F2"/>
          </w:tcPr>
          <w:p w14:paraId="59F620E2" w14:textId="77777777" w:rsidR="0046447D" w:rsidRPr="00293014" w:rsidRDefault="0046447D" w:rsidP="00F64AD5">
            <w:pPr>
              <w:spacing w:after="120"/>
              <w:rPr>
                <w:b/>
                <w:bCs/>
                <w:lang w:eastAsia="nb-NO"/>
              </w:rPr>
            </w:pPr>
            <w:r>
              <w:rPr>
                <w:b/>
                <w:bCs/>
                <w:lang w:eastAsia="nb-NO"/>
              </w:rPr>
              <w:t>Timer per måned</w:t>
            </w:r>
          </w:p>
        </w:tc>
        <w:tc>
          <w:tcPr>
            <w:tcW w:w="6088" w:type="dxa"/>
          </w:tcPr>
          <w:p w14:paraId="5258711E" w14:textId="77777777" w:rsidR="0046447D" w:rsidRDefault="0046447D" w:rsidP="00F64AD5">
            <w:pPr>
              <w:spacing w:after="120"/>
              <w:rPr>
                <w:lang w:eastAsia="nb-NO"/>
              </w:rPr>
            </w:pPr>
          </w:p>
        </w:tc>
      </w:tr>
    </w:tbl>
    <w:p w14:paraId="4458815C" w14:textId="77777777" w:rsidR="0046447D" w:rsidRPr="00B9070B" w:rsidRDefault="0046447D" w:rsidP="0046447D">
      <w:r>
        <w:br/>
        <w:t>Leverandøren bes også om å oppgi estimert antall timeverk årlig for regelmessig renhold i tabellen under:</w:t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972"/>
        <w:gridCol w:w="6088"/>
      </w:tblGrid>
      <w:tr w:rsidR="0046447D" w14:paraId="2790BD70" w14:textId="77777777" w:rsidTr="00F64AD5">
        <w:tc>
          <w:tcPr>
            <w:tcW w:w="9060" w:type="dxa"/>
            <w:gridSpan w:val="2"/>
            <w:shd w:val="clear" w:color="auto" w:fill="D9D9D9" w:themeFill="background1" w:themeFillShade="D9"/>
          </w:tcPr>
          <w:p w14:paraId="12677F71" w14:textId="77777777" w:rsidR="0046447D" w:rsidRDefault="0046447D" w:rsidP="00F64AD5">
            <w:pPr>
              <w:spacing w:after="120"/>
              <w:rPr>
                <w:lang w:eastAsia="nb-NO"/>
              </w:rPr>
            </w:pPr>
            <w:r w:rsidRPr="002F2342">
              <w:rPr>
                <w:b/>
                <w:bCs/>
                <w:lang w:eastAsia="nb-NO"/>
              </w:rPr>
              <w:t>Oppgi estimert antall timeverk årlig for regelmessig renhold</w:t>
            </w:r>
          </w:p>
        </w:tc>
      </w:tr>
      <w:tr w:rsidR="0046447D" w14:paraId="7465B969" w14:textId="77777777" w:rsidTr="00F64AD5">
        <w:trPr>
          <w:trHeight w:val="529"/>
        </w:trPr>
        <w:tc>
          <w:tcPr>
            <w:tcW w:w="2972" w:type="dxa"/>
            <w:shd w:val="clear" w:color="auto" w:fill="F2F2F2" w:themeFill="background1" w:themeFillShade="F2"/>
          </w:tcPr>
          <w:p w14:paraId="76C02BAE" w14:textId="77777777" w:rsidR="0046447D" w:rsidRPr="00293014" w:rsidRDefault="0046447D" w:rsidP="00F64AD5">
            <w:pPr>
              <w:spacing w:after="120"/>
              <w:rPr>
                <w:b/>
                <w:bCs/>
                <w:lang w:eastAsia="nb-NO"/>
              </w:rPr>
            </w:pPr>
            <w:r>
              <w:rPr>
                <w:b/>
                <w:bCs/>
                <w:lang w:eastAsia="nb-NO"/>
              </w:rPr>
              <w:t>Timeverk per år</w:t>
            </w:r>
          </w:p>
        </w:tc>
        <w:tc>
          <w:tcPr>
            <w:tcW w:w="6088" w:type="dxa"/>
          </w:tcPr>
          <w:p w14:paraId="4558A2AE" w14:textId="77777777" w:rsidR="0046447D" w:rsidRDefault="0046447D" w:rsidP="00F64AD5">
            <w:pPr>
              <w:spacing w:after="120"/>
              <w:rPr>
                <w:lang w:eastAsia="nb-NO"/>
              </w:rPr>
            </w:pPr>
          </w:p>
        </w:tc>
      </w:tr>
    </w:tbl>
    <w:p w14:paraId="7D86E6EE" w14:textId="77777777" w:rsidR="0046447D" w:rsidRPr="00462A07" w:rsidRDefault="0046447D" w:rsidP="0046447D"/>
    <w:p w14:paraId="3B5626FB" w14:textId="77777777" w:rsidR="0046447D" w:rsidRDefault="0046447D" w:rsidP="0046447D">
      <w:pPr>
        <w:pStyle w:val="Overskrift2"/>
        <w:numPr>
          <w:ilvl w:val="0"/>
          <w:numId w:val="0"/>
        </w:numPr>
      </w:pPr>
      <w:r>
        <w:t xml:space="preserve">2.2 </w:t>
      </w:r>
      <w:r w:rsidRPr="008D17D7">
        <w:t>Kvalitet</w:t>
      </w:r>
      <w:r>
        <w:t xml:space="preserve"> – Organisering og gjennomføringsevne</w:t>
      </w:r>
    </w:p>
    <w:p w14:paraId="73224206" w14:textId="75040C65" w:rsidR="0046447D" w:rsidRPr="008D17D7" w:rsidRDefault="0046447D" w:rsidP="0046447D">
      <w:pPr>
        <w:pStyle w:val="Overskrift4"/>
      </w:pPr>
      <w:r>
        <w:t>Tildelingskriterium</w:t>
      </w:r>
    </w:p>
    <w:p w14:paraId="044BCE07" w14:textId="77777777" w:rsidR="0046447D" w:rsidRPr="001C13CF" w:rsidRDefault="0046447D" w:rsidP="0046447D">
      <w:pPr>
        <w:jc w:val="left"/>
      </w:pPr>
      <w:r w:rsidRPr="00C90CF4">
        <w:t xml:space="preserve">Oppdragsgiver vil foreta en helhetlig vurdering av </w:t>
      </w:r>
      <w:r w:rsidRPr="001C13CF">
        <w:t>leverandørens oppfyllelse av oppdragsgivers krav til renhold i oppdragsgivers kravspesifikasjon (bilag 1), herunder:</w:t>
      </w:r>
    </w:p>
    <w:p w14:paraId="6B2BA11B" w14:textId="77777777" w:rsidR="0046447D" w:rsidRPr="001C13CF" w:rsidRDefault="0046447D" w:rsidP="0046447D">
      <w:pPr>
        <w:pStyle w:val="Listeavsnitt"/>
        <w:numPr>
          <w:ilvl w:val="0"/>
          <w:numId w:val="29"/>
        </w:numPr>
        <w:spacing w:line="240" w:lineRule="auto"/>
        <w:jc w:val="left"/>
      </w:pPr>
      <w:r w:rsidRPr="001C13CF">
        <w:t>Hvordan leverandøren vil sikre og følge opp at leveransen er i tråd med de krav som er stilt i bilag 1</w:t>
      </w:r>
    </w:p>
    <w:p w14:paraId="03D07C5A" w14:textId="77777777" w:rsidR="0046447D" w:rsidRPr="001C13CF" w:rsidRDefault="0046447D" w:rsidP="0046447D">
      <w:pPr>
        <w:pStyle w:val="Listeavsnitt"/>
        <w:numPr>
          <w:ilvl w:val="0"/>
          <w:numId w:val="29"/>
        </w:numPr>
        <w:spacing w:line="240" w:lineRule="auto"/>
        <w:jc w:val="left"/>
      </w:pPr>
      <w:r w:rsidRPr="001C13CF">
        <w:t>Rutiner for hvordan leverandøren vil jobbe, også i forbindelse med inspeksjoner, avvikshåndtering og rapportering</w:t>
      </w:r>
    </w:p>
    <w:p w14:paraId="703F3FC4" w14:textId="77777777" w:rsidR="0046447D" w:rsidRPr="001C13CF" w:rsidRDefault="0046447D" w:rsidP="0046447D">
      <w:pPr>
        <w:pStyle w:val="Listeavsnitt"/>
        <w:numPr>
          <w:ilvl w:val="0"/>
          <w:numId w:val="29"/>
        </w:numPr>
        <w:spacing w:line="240" w:lineRule="auto"/>
        <w:jc w:val="left"/>
      </w:pPr>
      <w:r w:rsidRPr="001C13CF">
        <w:t>Metoder, utstyr og midler som er tenkt benyttet i forbindelse med renholdet</w:t>
      </w:r>
    </w:p>
    <w:p w14:paraId="457E2F73" w14:textId="77777777" w:rsidR="0046447D" w:rsidRPr="001C13CF" w:rsidRDefault="0046447D" w:rsidP="0046447D">
      <w:pPr>
        <w:pStyle w:val="Listeavsnitt"/>
        <w:numPr>
          <w:ilvl w:val="0"/>
          <w:numId w:val="29"/>
        </w:numPr>
        <w:spacing w:after="160" w:line="240" w:lineRule="auto"/>
        <w:ind w:left="714" w:hanging="357"/>
        <w:jc w:val="left"/>
      </w:pPr>
      <w:r w:rsidRPr="001C13CF">
        <w:t>Vikarplaner og opplæring av personale</w:t>
      </w:r>
    </w:p>
    <w:p w14:paraId="14EF2253" w14:textId="77777777" w:rsidR="0046447D" w:rsidRPr="001C13CF" w:rsidRDefault="0046447D" w:rsidP="0046447D">
      <w:pPr>
        <w:jc w:val="left"/>
      </w:pPr>
      <w:r w:rsidRPr="001C13CF">
        <w:t>Det vil bli lagt vekt på om beskrivelsene er konkrete og prosjekttilpasset.</w:t>
      </w:r>
    </w:p>
    <w:p w14:paraId="350491EF" w14:textId="77777777" w:rsidR="0046447D" w:rsidRPr="001C13CF" w:rsidRDefault="0046447D" w:rsidP="0046447D">
      <w:pPr>
        <w:pStyle w:val="Overskrift4"/>
        <w:rPr>
          <w:color w:val="auto"/>
        </w:rPr>
      </w:pPr>
      <w:r w:rsidRPr="001C13CF">
        <w:rPr>
          <w:color w:val="auto"/>
        </w:rPr>
        <w:lastRenderedPageBreak/>
        <w:t>Dokumentasjonskrav</w:t>
      </w:r>
    </w:p>
    <w:p w14:paraId="0B5F581E" w14:textId="77777777" w:rsidR="0046447D" w:rsidRPr="001C13CF" w:rsidRDefault="0046447D" w:rsidP="0046447D">
      <w:pPr>
        <w:jc w:val="left"/>
      </w:pPr>
      <w:r w:rsidRPr="001C13CF">
        <w:t>Beskrivelsen skal være konkret og tilstrekkelig detaljert slik at oppdragsgiver får god forståelse for leverandørens tilnærming og evne til å gjennomføre oppdraget i henhold til kravene.</w:t>
      </w:r>
    </w:p>
    <w:p w14:paraId="63C425A7" w14:textId="77777777" w:rsidR="0046447D" w:rsidRPr="001C13CF" w:rsidRDefault="0046447D" w:rsidP="0046447D">
      <w:pPr>
        <w:jc w:val="left"/>
      </w:pPr>
      <w:r w:rsidRPr="001C13CF">
        <w:t>Leverandøren skal som en del av besvarelsen oppgi det minste antall timer</w:t>
      </w:r>
      <w:r w:rsidRPr="00B66519">
        <w:t xml:space="preserve"> ansvarlig </w:t>
      </w:r>
      <w:r w:rsidRPr="001C13CF">
        <w:t>arbeidsleder skal forpliktes til fysisk tilstedeværelse hos oppdragsgiver.</w:t>
      </w:r>
    </w:p>
    <w:p w14:paraId="76E55EB1" w14:textId="77777777" w:rsidR="0046447D" w:rsidRPr="00D85E7B" w:rsidRDefault="0046447D" w:rsidP="0046447D">
      <w:pPr>
        <w:rPr>
          <w:i/>
          <w:iCs/>
        </w:rPr>
      </w:pPr>
      <w:r w:rsidRPr="001C13CF">
        <w:rPr>
          <w:i/>
          <w:iCs/>
        </w:rPr>
        <w:t>Besvarelsen av tildelingskriteriene «Kvalitet» og «Klima- og miljøhensyn» skal, med unntak av besvarelsen av minimumstimer for renholds-/arbeidsleders fysiske tilstedeværelse og utfylt CV-mal, samlet være på totalt maksimalt 4 A4-sider (linjeavstand 1.0, skriftstørrelse 10, skrifttype Open Sans) eksklusive eventuelle bilder eller tegninger. Besvarelse ut over den angitte sidebegrensingen vil ikke bli evaluert.</w:t>
      </w:r>
    </w:p>
    <w:p w14:paraId="277552DA" w14:textId="33014E78" w:rsidR="0046447D" w:rsidRPr="00407737" w:rsidRDefault="0046447D" w:rsidP="39A00F3B">
      <w:pPr>
        <w:keepNext/>
        <w:keepLines/>
        <w:spacing w:before="240" w:after="240" w:line="240" w:lineRule="auto"/>
        <w:jc w:val="left"/>
      </w:pPr>
    </w:p>
    <w:p w14:paraId="5AF84691" w14:textId="7223F285" w:rsidR="0046447D" w:rsidRDefault="003532D1" w:rsidP="0046447D">
      <w:pPr>
        <w:pStyle w:val="Overskrift2"/>
        <w:numPr>
          <w:ilvl w:val="0"/>
          <w:numId w:val="0"/>
        </w:numPr>
      </w:pPr>
      <w:r>
        <w:t xml:space="preserve">2.3 </w:t>
      </w:r>
      <w:r w:rsidR="0046447D">
        <w:t>Klima- og miljøhensyn</w:t>
      </w:r>
    </w:p>
    <w:p w14:paraId="01B80C8F" w14:textId="618262A3" w:rsidR="0046447D" w:rsidRPr="008D17D7" w:rsidRDefault="0046447D" w:rsidP="0046447D">
      <w:pPr>
        <w:pStyle w:val="Overskrift4"/>
      </w:pPr>
      <w:r>
        <w:t>Tildelingskriterium</w:t>
      </w:r>
    </w:p>
    <w:p w14:paraId="0CC6824C" w14:textId="77777777" w:rsidR="0046447D" w:rsidRDefault="0046447D" w:rsidP="0046447D">
      <w:pPr>
        <w:jc w:val="left"/>
      </w:pPr>
      <w:r>
        <w:t xml:space="preserve">Under tildelingskriteriet vil oppdragsgiver evaluere hvordan leverandøren vil sikre en leveranse med lav miljøpåvirkning, herunder leverandørens plan for ytterligere reduksjon av miljøpåvirkningen under </w:t>
      </w:r>
      <w:proofErr w:type="spellStart"/>
      <w:r>
        <w:t>kontraktsgjennomføringen</w:t>
      </w:r>
      <w:proofErr w:type="spellEnd"/>
      <w:r>
        <w:t>.</w:t>
      </w:r>
    </w:p>
    <w:p w14:paraId="368167DE" w14:textId="77777777" w:rsidR="0046447D" w:rsidRDefault="0046447D" w:rsidP="0046447D">
      <w:pPr>
        <w:jc w:val="left"/>
      </w:pPr>
      <w:r>
        <w:t>Det skal redegjøres for følgende:</w:t>
      </w:r>
    </w:p>
    <w:p w14:paraId="1D7A7A58" w14:textId="77777777" w:rsidR="0046447D" w:rsidRDefault="0046447D" w:rsidP="0046447D">
      <w:pPr>
        <w:pStyle w:val="Listeavsnitt"/>
        <w:numPr>
          <w:ilvl w:val="0"/>
          <w:numId w:val="30"/>
        </w:numPr>
        <w:spacing w:line="240" w:lineRule="auto"/>
        <w:jc w:val="left"/>
      </w:pPr>
      <w:r>
        <w:t>M</w:t>
      </w:r>
      <w:r w:rsidRPr="006E6380">
        <w:t>etoder for transport i forbindelse med leveransen</w:t>
      </w:r>
    </w:p>
    <w:p w14:paraId="7EB45031" w14:textId="77777777" w:rsidR="0046447D" w:rsidRDefault="0046447D" w:rsidP="0046447D">
      <w:pPr>
        <w:pStyle w:val="Listeavsnitt"/>
        <w:numPr>
          <w:ilvl w:val="0"/>
          <w:numId w:val="30"/>
        </w:numPr>
        <w:spacing w:line="240" w:lineRule="auto"/>
        <w:jc w:val="left"/>
      </w:pPr>
      <w:r>
        <w:t>H</w:t>
      </w:r>
      <w:r w:rsidRPr="006E6380">
        <w:t>vordan det tas miljøhensyn i virksomhetens innkjøpsrutiner</w:t>
      </w:r>
    </w:p>
    <w:p w14:paraId="667559EA" w14:textId="77777777" w:rsidR="0046447D" w:rsidRDefault="0046447D" w:rsidP="0046447D">
      <w:pPr>
        <w:pStyle w:val="Listeavsnitt"/>
        <w:numPr>
          <w:ilvl w:val="0"/>
          <w:numId w:val="30"/>
        </w:numPr>
        <w:spacing w:line="240" w:lineRule="auto"/>
        <w:jc w:val="left"/>
      </w:pPr>
      <w:r w:rsidRPr="006E6380">
        <w:t>Hvordan ansatte læres opp i miljøvennlig renhold og hva opplæringen inneholder</w:t>
      </w:r>
    </w:p>
    <w:p w14:paraId="3F07586C" w14:textId="77777777" w:rsidR="0046447D" w:rsidRDefault="0046447D" w:rsidP="0046447D">
      <w:pPr>
        <w:pStyle w:val="Listeavsnitt"/>
        <w:numPr>
          <w:ilvl w:val="0"/>
          <w:numId w:val="30"/>
        </w:numPr>
        <w:spacing w:after="160" w:line="240" w:lineRule="auto"/>
        <w:ind w:left="714" w:hanging="357"/>
        <w:jc w:val="left"/>
      </w:pPr>
      <w:r w:rsidRPr="004A0C9E">
        <w:t>Hvordan virksomheten rapporterer fremdrift og oppnådde resultater av igangsatte miljøtiltak</w:t>
      </w:r>
    </w:p>
    <w:p w14:paraId="17D80F16" w14:textId="77777777" w:rsidR="0046447D" w:rsidRDefault="0046447D" w:rsidP="0046447D">
      <w:r w:rsidRPr="004F3428">
        <w:t>Det vil bli lagt vekt på om beskrivelsene er konkrete og prosjekttilpasset</w:t>
      </w:r>
      <w:r>
        <w:t xml:space="preserve"> </w:t>
      </w:r>
    </w:p>
    <w:p w14:paraId="70A85DF1" w14:textId="77777777" w:rsidR="00F0432C" w:rsidRDefault="00F0432C" w:rsidP="0046447D"/>
    <w:p w14:paraId="67468D2B" w14:textId="161045B5" w:rsidR="00F0432C" w:rsidRPr="00D67A26" w:rsidRDefault="00D67A26" w:rsidP="0046447D">
      <w:pPr>
        <w:rPr>
          <w:b/>
          <w:bCs/>
        </w:rPr>
      </w:pPr>
      <w:r w:rsidRPr="00D67A26">
        <w:rPr>
          <w:rFonts w:ascii="Open Sans ExtraBold" w:eastAsiaTheme="majorEastAsia" w:hAnsi="Open Sans ExtraBold" w:cs="Open Sans ExtraBold"/>
          <w:iCs/>
          <w:noProof/>
          <w:color w:val="000000" w:themeColor="text1"/>
          <w:szCs w:val="22"/>
          <w:lang w:eastAsia="nb-NO"/>
        </w:rPr>
        <w:t>Do</w:t>
      </w:r>
      <w:r w:rsidR="00F0432C" w:rsidRPr="00D67A26">
        <w:rPr>
          <w:rFonts w:ascii="Open Sans ExtraBold" w:eastAsiaTheme="majorEastAsia" w:hAnsi="Open Sans ExtraBold" w:cs="Open Sans ExtraBold"/>
          <w:iCs/>
          <w:noProof/>
          <w:color w:val="000000" w:themeColor="text1"/>
          <w:szCs w:val="22"/>
          <w:lang w:eastAsia="nb-NO"/>
        </w:rPr>
        <w:t>kumentasjonskrav</w:t>
      </w:r>
    </w:p>
    <w:p w14:paraId="65CCB9D6" w14:textId="3ABBBFF4" w:rsidR="00F0432C" w:rsidRPr="001C13CF" w:rsidRDefault="00F0432C" w:rsidP="0046447D">
      <w:r w:rsidRPr="001C13CF">
        <w:t xml:space="preserve">Leverandøren skal levere utfylt Bilag 2 – Leverandørens løsningsbeskrivelse (dette dokumentet) </w:t>
      </w:r>
      <w:r w:rsidR="00D67A26" w:rsidRPr="001C13CF">
        <w:t>som besvarelse på dette kriteriet.</w:t>
      </w:r>
    </w:p>
    <w:p w14:paraId="61151E53" w14:textId="77777777" w:rsidR="00D67A26" w:rsidRPr="00D85E7B" w:rsidRDefault="00D67A26" w:rsidP="00D67A26">
      <w:pPr>
        <w:rPr>
          <w:i/>
          <w:iCs/>
        </w:rPr>
      </w:pPr>
      <w:r w:rsidRPr="001C13CF">
        <w:rPr>
          <w:i/>
          <w:iCs/>
        </w:rPr>
        <w:t>Besvarelsen av tildelingskriteriene «Kvalitet» og «Klima- og miljøhensyn» skal, med unntak av besvarelsen av minimumstimer for renholds-/arbeidsleders fysiske tilstedeværelse og utfylt CV-mal, samlet være på totalt maksimalt 4 A4-sider (linjeavstand 1.0, skriftstørrelse 10, skrifttype Open Sans) eksklusive eventuelle bilder eller tegninger. Besvarelse ut over den angitte sidebegrensingen vil ikke bli evaluert.</w:t>
      </w:r>
    </w:p>
    <w:p w14:paraId="0B18666C" w14:textId="77777777" w:rsidR="00D67A26" w:rsidRDefault="00D67A26" w:rsidP="0046447D"/>
    <w:p w14:paraId="56C78F64" w14:textId="77777777" w:rsidR="0046447D" w:rsidRDefault="0046447D" w:rsidP="0046447D">
      <w:pPr>
        <w:jc w:val="left"/>
      </w:pPr>
    </w:p>
    <w:p w14:paraId="71284B52" w14:textId="44583935" w:rsidR="39A00F3B" w:rsidRDefault="39A00F3B" w:rsidP="39A00F3B">
      <w:pPr>
        <w:jc w:val="left"/>
      </w:pPr>
    </w:p>
    <w:p w14:paraId="61DA6C0A" w14:textId="20A8F2B9" w:rsidR="39A00F3B" w:rsidRDefault="39A00F3B" w:rsidP="39A00F3B">
      <w:pPr>
        <w:jc w:val="left"/>
      </w:pPr>
    </w:p>
    <w:p w14:paraId="4D5A76C8" w14:textId="7912E843" w:rsidR="39A00F3B" w:rsidRDefault="39A00F3B" w:rsidP="39A00F3B">
      <w:pPr>
        <w:jc w:val="left"/>
      </w:pPr>
    </w:p>
    <w:p w14:paraId="40D4C559" w14:textId="2BA2F948" w:rsidR="0046447D" w:rsidRPr="00F6758E" w:rsidRDefault="0046447D" w:rsidP="003532D1">
      <w:pPr>
        <w:pStyle w:val="Overskrift2"/>
        <w:numPr>
          <w:ilvl w:val="1"/>
          <w:numId w:val="34"/>
        </w:numPr>
      </w:pPr>
      <w:r>
        <w:br w:type="page"/>
      </w:r>
      <w:r w:rsidRPr="00F6758E">
        <w:lastRenderedPageBreak/>
        <w:t>Leverandørens besvarelse</w:t>
      </w:r>
      <w:r>
        <w:t xml:space="preserve"> av tildelingskriteriene «Kvalitet» og «Klima- og </w:t>
      </w:r>
      <w:r w:rsidRPr="001C13CF">
        <w:t>miljøhensyn» (maks 4 A4-sider)</w:t>
      </w:r>
    </w:p>
    <w:p w14:paraId="54FEBFB6" w14:textId="708E6C51" w:rsidR="00407737" w:rsidRPr="00407737" w:rsidRDefault="0046447D" w:rsidP="00407737">
      <w:r w:rsidRPr="00FE7F55">
        <w:rPr>
          <w:highlight w:val="yellow"/>
        </w:rPr>
        <w:t>[Leverandøren fyller inn sin besvarelse her]</w:t>
      </w:r>
    </w:p>
    <w:sectPr w:rsidR="00407737" w:rsidRPr="00407737" w:rsidSect="00302C54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F1C2D9" w14:textId="77777777" w:rsidR="00D773B6" w:rsidRPr="00CE3D22" w:rsidRDefault="00D773B6" w:rsidP="00186E6B">
      <w:r w:rsidRPr="00CE3D22">
        <w:separator/>
      </w:r>
    </w:p>
    <w:p w14:paraId="0CCCBD40" w14:textId="77777777" w:rsidR="00D773B6" w:rsidRPr="00CE3D22" w:rsidRDefault="00D773B6" w:rsidP="00186E6B"/>
    <w:p w14:paraId="2584FF7E" w14:textId="77777777" w:rsidR="00D773B6" w:rsidRPr="00CE3D22" w:rsidRDefault="00D773B6" w:rsidP="00186E6B"/>
    <w:p w14:paraId="7A4A43EF" w14:textId="77777777" w:rsidR="00D773B6" w:rsidRPr="00CE3D22" w:rsidRDefault="00D773B6" w:rsidP="00186E6B"/>
  </w:endnote>
  <w:endnote w:type="continuationSeparator" w:id="0">
    <w:p w14:paraId="104A7E38" w14:textId="77777777" w:rsidR="00D773B6" w:rsidRPr="00CE3D22" w:rsidRDefault="00D773B6" w:rsidP="00186E6B">
      <w:r w:rsidRPr="00CE3D22">
        <w:continuationSeparator/>
      </w:r>
    </w:p>
    <w:p w14:paraId="14D8F43A" w14:textId="77777777" w:rsidR="00D773B6" w:rsidRPr="00CE3D22" w:rsidRDefault="00D773B6" w:rsidP="00186E6B"/>
    <w:p w14:paraId="621E0C4A" w14:textId="77777777" w:rsidR="00D773B6" w:rsidRPr="00CE3D22" w:rsidRDefault="00D773B6" w:rsidP="00186E6B"/>
    <w:p w14:paraId="35CA6E11" w14:textId="77777777" w:rsidR="00D773B6" w:rsidRPr="00CE3D22" w:rsidRDefault="00D773B6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8A13B396-D7D5-4AAD-8FF4-EA2B218CB049}"/>
    <w:embedBold r:id="rId2" w:fontKey="{343A0DF6-397D-4384-BE88-888757981CAA}"/>
    <w:embedItalic r:id="rId3" w:fontKey="{BD278CBF-7640-4ED0-B8A4-4E7EFBB50F29}"/>
    <w:embedBoldItalic r:id="rId4" w:fontKey="{11773B57-2FA7-4F88-8F81-7E98DD66DEB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ACFB057-A65A-42C3-8BEE-02225C32C4D7}"/>
    <w:embedBold r:id="rId6" w:fontKey="{8666C478-5984-4972-ADAF-717C1E78FE85}"/>
    <w:embedItalic r:id="rId7" w:fontKey="{32181008-E742-4797-ABC0-20167426CCAF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8" w:fontKey="{1551DA38-88B8-4B86-99B1-F839529CE23F}"/>
    <w:embedBold r:id="rId9" w:fontKey="{CFDC17EE-D134-4BC1-85B4-EC9BEC345CD6}"/>
    <w:embedItalic r:id="rId10" w:fontKey="{5AB5BB4E-58AF-4C68-91A9-7D23EAD16DB4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1" w:fontKey="{F2788712-146B-409D-BE87-712893DC082C}"/>
    <w:embedBold r:id="rId12" w:fontKey="{34E2BA3A-ADEC-47B4-B790-6943560FEAEA}"/>
    <w:embedItalic r:id="rId13" w:fontKey="{238085E4-D345-4DC8-BD51-97962F022CC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4" w:fontKey="{38B1AA94-23D7-4247-B629-3E3D93107979}"/>
    <w:embedBold r:id="rId15" w:fontKey="{43E814C2-D4CE-41EA-BF21-5B9E8336E664}"/>
    <w:embedItalic r:id="rId16" w:fontKey="{6065FB3F-9AE8-4472-9671-1A34F190C830}"/>
    <w:embedBoldItalic r:id="rId17" w:fontKey="{F5C1F49B-EC52-4CD3-811F-E9E98A6705E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8" w:fontKey="{C1815FF7-ADA8-4F12-9A15-4D233944C52F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19" w:fontKey="{8326ADCA-42B6-40CA-AA32-A3C977C8AF9B}"/>
    <w:embedBold r:id="rId20" w:fontKey="{BECF621D-810A-45EB-B02C-D253B8EBBFCD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1" w:fontKey="{0D797A2E-BFF5-41B8-93AA-8976CE7C6E1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22" w:fontKey="{7E1ABB3E-27DB-405A-AF68-E009AA09CAB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27155" w:rsidRPr="007F3CCD" w14:paraId="7DBC449C" w14:textId="77777777" w:rsidTr="00CC43D2">
      <w:tc>
        <w:tcPr>
          <w:tcW w:w="3020" w:type="dxa"/>
        </w:tcPr>
        <w:p w14:paraId="45C2025B" w14:textId="38EF4EF1" w:rsidR="00CC43D2" w:rsidRPr="00CE3D22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CE3D22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7F3CCD" w:rsidRDefault="004B3731" w:rsidP="00186E6B">
          <w:pPr>
            <w:pStyle w:val="Topp-ogbunntekst"/>
            <w:jc w:val="right"/>
            <w:rPr>
              <w:b/>
              <w:sz w:val="18"/>
              <w:szCs w:val="18"/>
            </w:rPr>
          </w:pPr>
          <w:r w:rsidRPr="007F3CCD">
            <w:rPr>
              <w:sz w:val="18"/>
              <w:szCs w:val="18"/>
            </w:rPr>
            <w:fldChar w:fldCharType="begin"/>
          </w:r>
          <w:r w:rsidRPr="007F3CCD">
            <w:rPr>
              <w:sz w:val="18"/>
              <w:szCs w:val="18"/>
            </w:rPr>
            <w:instrText xml:space="preserve"> PAGE </w:instrText>
          </w:r>
          <w:r w:rsidRPr="007F3CCD">
            <w:rPr>
              <w:sz w:val="18"/>
              <w:szCs w:val="18"/>
            </w:rPr>
            <w:fldChar w:fldCharType="separate"/>
          </w:r>
          <w:r w:rsidRPr="007F3CCD">
            <w:rPr>
              <w:sz w:val="18"/>
              <w:szCs w:val="18"/>
            </w:rPr>
            <w:t>3</w:t>
          </w:r>
          <w:r w:rsidRPr="007F3CCD">
            <w:rPr>
              <w:sz w:val="18"/>
              <w:szCs w:val="18"/>
            </w:rPr>
            <w:fldChar w:fldCharType="end"/>
          </w:r>
          <w:r w:rsidRPr="007F3CCD">
            <w:rPr>
              <w:sz w:val="18"/>
              <w:szCs w:val="18"/>
            </w:rPr>
            <w:t xml:space="preserve"> av </w:t>
          </w:r>
          <w:r w:rsidRPr="007F3CCD">
            <w:rPr>
              <w:sz w:val="18"/>
              <w:szCs w:val="18"/>
            </w:rPr>
            <w:fldChar w:fldCharType="begin"/>
          </w:r>
          <w:r w:rsidRPr="007F3CCD">
            <w:rPr>
              <w:sz w:val="18"/>
              <w:szCs w:val="18"/>
            </w:rPr>
            <w:instrText xml:space="preserve"> NUMPAGES </w:instrText>
          </w:r>
          <w:r w:rsidRPr="007F3CCD">
            <w:rPr>
              <w:sz w:val="18"/>
              <w:szCs w:val="18"/>
            </w:rPr>
            <w:fldChar w:fldCharType="separate"/>
          </w:r>
          <w:r w:rsidRPr="007F3CCD">
            <w:rPr>
              <w:sz w:val="18"/>
              <w:szCs w:val="18"/>
            </w:rPr>
            <w:t>3</w:t>
          </w:r>
          <w:r w:rsidRPr="007F3CCD">
            <w:rPr>
              <w:sz w:val="18"/>
              <w:szCs w:val="18"/>
            </w:rPr>
            <w:fldChar w:fldCharType="end"/>
          </w:r>
        </w:p>
      </w:tc>
    </w:tr>
  </w:tbl>
  <w:p w14:paraId="5E4844E8" w14:textId="77777777" w:rsidR="00186E6B" w:rsidRPr="00CE3D22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27155" w:rsidRPr="00CE3D22" w14:paraId="20C5EB3B" w14:textId="77777777" w:rsidTr="00014EC9">
      <w:tc>
        <w:tcPr>
          <w:tcW w:w="3020" w:type="dxa"/>
        </w:tcPr>
        <w:p w14:paraId="24AC5077" w14:textId="756E138C" w:rsidR="007B4FF2" w:rsidRPr="00CE3D22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CE3D22" w:rsidRDefault="007B4FF2" w:rsidP="007B4FF2">
          <w:pPr>
            <w:pStyle w:val="Topp-ogbunntekst"/>
            <w:rPr>
              <w:sz w:val="20"/>
              <w:szCs w:val="20"/>
            </w:rPr>
          </w:pPr>
        </w:p>
      </w:tc>
      <w:tc>
        <w:tcPr>
          <w:tcW w:w="3020" w:type="dxa"/>
        </w:tcPr>
        <w:p w14:paraId="314E37F8" w14:textId="77777777" w:rsidR="007B4FF2" w:rsidRPr="00CE3D22" w:rsidRDefault="004B3731" w:rsidP="007B4FF2">
          <w:pPr>
            <w:pStyle w:val="Topp-ogbunntekst"/>
            <w:spacing w:after="120"/>
            <w:jc w:val="right"/>
            <w:rPr>
              <w:b/>
              <w:sz w:val="20"/>
              <w:szCs w:val="20"/>
            </w:rPr>
          </w:pPr>
          <w:r w:rsidRPr="00CE3D22">
            <w:rPr>
              <w:sz w:val="20"/>
              <w:szCs w:val="20"/>
            </w:rPr>
            <w:fldChar w:fldCharType="begin"/>
          </w:r>
          <w:r w:rsidRPr="00CE3D22">
            <w:rPr>
              <w:sz w:val="20"/>
              <w:szCs w:val="20"/>
            </w:rPr>
            <w:instrText xml:space="preserve"> PAGE </w:instrText>
          </w:r>
          <w:r w:rsidRPr="00CE3D22">
            <w:rPr>
              <w:sz w:val="20"/>
              <w:szCs w:val="20"/>
            </w:rPr>
            <w:fldChar w:fldCharType="separate"/>
          </w:r>
          <w:r w:rsidRPr="00CE3D22">
            <w:rPr>
              <w:sz w:val="20"/>
              <w:szCs w:val="20"/>
            </w:rPr>
            <w:t>1</w:t>
          </w:r>
          <w:r w:rsidRPr="00CE3D22">
            <w:rPr>
              <w:sz w:val="20"/>
              <w:szCs w:val="20"/>
            </w:rPr>
            <w:fldChar w:fldCharType="end"/>
          </w:r>
          <w:r w:rsidRPr="00CE3D22">
            <w:rPr>
              <w:sz w:val="20"/>
              <w:szCs w:val="20"/>
            </w:rPr>
            <w:t xml:space="preserve"> av </w:t>
          </w:r>
          <w:r w:rsidRPr="00CE3D22">
            <w:rPr>
              <w:sz w:val="20"/>
              <w:szCs w:val="20"/>
            </w:rPr>
            <w:fldChar w:fldCharType="begin"/>
          </w:r>
          <w:r w:rsidRPr="00CE3D22">
            <w:rPr>
              <w:sz w:val="20"/>
              <w:szCs w:val="20"/>
            </w:rPr>
            <w:instrText xml:space="preserve"> NUMPAGES </w:instrText>
          </w:r>
          <w:r w:rsidRPr="00CE3D22">
            <w:rPr>
              <w:sz w:val="20"/>
              <w:szCs w:val="20"/>
            </w:rPr>
            <w:fldChar w:fldCharType="separate"/>
          </w:r>
          <w:r w:rsidRPr="00CE3D22">
            <w:rPr>
              <w:sz w:val="20"/>
              <w:szCs w:val="20"/>
            </w:rPr>
            <w:t>3</w:t>
          </w:r>
          <w:r w:rsidRPr="00CE3D22">
            <w:rPr>
              <w:sz w:val="20"/>
              <w:szCs w:val="20"/>
            </w:rPr>
            <w:fldChar w:fldCharType="end"/>
          </w:r>
        </w:p>
      </w:tc>
    </w:tr>
  </w:tbl>
  <w:p w14:paraId="50A453DD" w14:textId="77777777" w:rsidR="007B4FF2" w:rsidRPr="00CE3D2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9719D4" w14:textId="77777777" w:rsidR="00D773B6" w:rsidRPr="00CE3D22" w:rsidRDefault="00D773B6" w:rsidP="00186E6B">
      <w:r w:rsidRPr="00CE3D22">
        <w:separator/>
      </w:r>
    </w:p>
    <w:p w14:paraId="15C6ACAA" w14:textId="77777777" w:rsidR="00D773B6" w:rsidRPr="00CE3D22" w:rsidRDefault="00D773B6" w:rsidP="00186E6B"/>
    <w:p w14:paraId="01DAB6A6" w14:textId="77777777" w:rsidR="00D773B6" w:rsidRPr="00CE3D22" w:rsidRDefault="00D773B6" w:rsidP="00186E6B"/>
  </w:footnote>
  <w:footnote w:type="continuationSeparator" w:id="0">
    <w:p w14:paraId="4474C36A" w14:textId="77777777" w:rsidR="00D773B6" w:rsidRPr="00CE3D22" w:rsidRDefault="00D773B6" w:rsidP="00186E6B">
      <w:r w:rsidRPr="00CE3D22">
        <w:continuationSeparator/>
      </w:r>
    </w:p>
    <w:p w14:paraId="4E799512" w14:textId="77777777" w:rsidR="00D773B6" w:rsidRPr="00CE3D22" w:rsidRDefault="00D773B6" w:rsidP="00186E6B"/>
    <w:p w14:paraId="2958AC08" w14:textId="77777777" w:rsidR="00D773B6" w:rsidRPr="00CE3D22" w:rsidRDefault="00D773B6" w:rsidP="00186E6B"/>
    <w:p w14:paraId="49CC763D" w14:textId="77777777" w:rsidR="00D773B6" w:rsidRPr="00CE3D22" w:rsidRDefault="00D773B6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ACFA64" w14:textId="374F1664" w:rsidR="00E9590A" w:rsidRPr="00CE3D22" w:rsidRDefault="00C10F57" w:rsidP="00AA1CD0">
    <w:pPr>
      <w:pStyle w:val="Topp-ogbunntekst"/>
    </w:pPr>
    <w:r>
      <w:rPr>
        <w:noProof/>
      </w:rPr>
      <w:drawing>
        <wp:inline distT="0" distB="0" distL="0" distR="0" wp14:anchorId="701AB8AA" wp14:editId="4C2B56C1">
          <wp:extent cx="1466850" cy="629285"/>
          <wp:effectExtent l="0" t="0" r="0" b="0"/>
          <wp:docPr id="1556312337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66411628" name="Bilde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66850" cy="6292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4E13102A" w14:textId="77777777" w:rsidR="00CA59D3" w:rsidRPr="00CE3D22" w:rsidRDefault="00CA59D3" w:rsidP="00AA1CD0">
    <w:pPr>
      <w:pStyle w:val="Topp-ogbunntekst"/>
    </w:pPr>
  </w:p>
  <w:p w14:paraId="1978642D" w14:textId="77777777" w:rsidR="00CA59D3" w:rsidRPr="00CE3D22" w:rsidRDefault="00CA59D3" w:rsidP="00AA1CD0">
    <w:pPr>
      <w:pStyle w:val="Topp-ogbunn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1C40FB" w14:textId="6B35B1E5" w:rsidR="00E9590A" w:rsidRPr="00CE3D22" w:rsidRDefault="00C10F57" w:rsidP="00DF22C7">
    <w:pPr>
      <w:pStyle w:val="Topptekst"/>
    </w:pPr>
    <w:r>
      <w:rPr>
        <w:noProof/>
      </w:rPr>
      <w:drawing>
        <wp:inline distT="0" distB="0" distL="0" distR="0" wp14:anchorId="05F68A64" wp14:editId="5E27DCE4">
          <wp:extent cx="1466850" cy="629285"/>
          <wp:effectExtent l="0" t="0" r="0" b="0"/>
          <wp:docPr id="1466411628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66411628" name="Bilde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66850" cy="6292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1375628"/>
    <w:multiLevelType w:val="multilevel"/>
    <w:tmpl w:val="1F58BC8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063013D5"/>
    <w:multiLevelType w:val="hybridMultilevel"/>
    <w:tmpl w:val="52062658"/>
    <w:lvl w:ilvl="0" w:tplc="041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681E8F"/>
    <w:multiLevelType w:val="multilevel"/>
    <w:tmpl w:val="0414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A2316D0"/>
    <w:multiLevelType w:val="hybridMultilevel"/>
    <w:tmpl w:val="38268670"/>
    <w:lvl w:ilvl="0" w:tplc="871260A4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E81286C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9CC438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3EE0A2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AAE1AF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C22D36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DFC667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D2A580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87EDB7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984100"/>
    <w:multiLevelType w:val="hybridMultilevel"/>
    <w:tmpl w:val="B052ABAE"/>
    <w:lvl w:ilvl="0" w:tplc="3A1EE0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A2A11A8" w:tentative="1">
      <w:start w:val="1"/>
      <w:numFmt w:val="lowerLetter"/>
      <w:lvlText w:val="%2."/>
      <w:lvlJc w:val="left"/>
      <w:pPr>
        <w:ind w:left="1440" w:hanging="360"/>
      </w:pPr>
    </w:lvl>
    <w:lvl w:ilvl="2" w:tplc="960251CE" w:tentative="1">
      <w:start w:val="1"/>
      <w:numFmt w:val="lowerRoman"/>
      <w:lvlText w:val="%3."/>
      <w:lvlJc w:val="right"/>
      <w:pPr>
        <w:ind w:left="2160" w:hanging="180"/>
      </w:pPr>
    </w:lvl>
    <w:lvl w:ilvl="3" w:tplc="CC2C4A16" w:tentative="1">
      <w:start w:val="1"/>
      <w:numFmt w:val="decimal"/>
      <w:lvlText w:val="%4."/>
      <w:lvlJc w:val="left"/>
      <w:pPr>
        <w:ind w:left="2880" w:hanging="360"/>
      </w:pPr>
    </w:lvl>
    <w:lvl w:ilvl="4" w:tplc="AABA23E2" w:tentative="1">
      <w:start w:val="1"/>
      <w:numFmt w:val="lowerLetter"/>
      <w:lvlText w:val="%5."/>
      <w:lvlJc w:val="left"/>
      <w:pPr>
        <w:ind w:left="3600" w:hanging="360"/>
      </w:pPr>
    </w:lvl>
    <w:lvl w:ilvl="5" w:tplc="088EAA9A" w:tentative="1">
      <w:start w:val="1"/>
      <w:numFmt w:val="lowerRoman"/>
      <w:lvlText w:val="%6."/>
      <w:lvlJc w:val="right"/>
      <w:pPr>
        <w:ind w:left="4320" w:hanging="180"/>
      </w:pPr>
    </w:lvl>
    <w:lvl w:ilvl="6" w:tplc="67D26974" w:tentative="1">
      <w:start w:val="1"/>
      <w:numFmt w:val="decimal"/>
      <w:lvlText w:val="%7."/>
      <w:lvlJc w:val="left"/>
      <w:pPr>
        <w:ind w:left="5040" w:hanging="360"/>
      </w:pPr>
    </w:lvl>
    <w:lvl w:ilvl="7" w:tplc="F09E9674" w:tentative="1">
      <w:start w:val="1"/>
      <w:numFmt w:val="lowerLetter"/>
      <w:lvlText w:val="%8."/>
      <w:lvlJc w:val="left"/>
      <w:pPr>
        <w:ind w:left="5760" w:hanging="360"/>
      </w:pPr>
    </w:lvl>
    <w:lvl w:ilvl="8" w:tplc="8164617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880629"/>
    <w:multiLevelType w:val="hybridMultilevel"/>
    <w:tmpl w:val="2EF02B80"/>
    <w:lvl w:ilvl="0" w:tplc="041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6F1095"/>
    <w:multiLevelType w:val="hybridMultilevel"/>
    <w:tmpl w:val="CB309D64"/>
    <w:lvl w:ilvl="0" w:tplc="04140017">
      <w:start w:val="1"/>
      <w:numFmt w:val="lowerLetter"/>
      <w:lvlText w:val="%1)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0C727E"/>
    <w:multiLevelType w:val="hybridMultilevel"/>
    <w:tmpl w:val="F2BCD1E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8C4A9E"/>
    <w:multiLevelType w:val="hybridMultilevel"/>
    <w:tmpl w:val="0F8AA25E"/>
    <w:lvl w:ilvl="0" w:tplc="041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355B8B"/>
    <w:multiLevelType w:val="multilevel"/>
    <w:tmpl w:val="0414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2EC32176"/>
    <w:multiLevelType w:val="multilevel"/>
    <w:tmpl w:val="573CFF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Overskrift2"/>
      <w:lvlText w:val="%1.%2."/>
      <w:lvlJc w:val="left"/>
      <w:pPr>
        <w:ind w:left="340" w:hanging="340"/>
      </w:pPr>
      <w:rPr>
        <w:rFonts w:hint="default"/>
      </w:rPr>
    </w:lvl>
    <w:lvl w:ilvl="2">
      <w:start w:val="1"/>
      <w:numFmt w:val="decimal"/>
      <w:pStyle w:val="Overskrift3"/>
      <w:lvlText w:val="%1.%2.%3."/>
      <w:lvlJc w:val="left"/>
      <w:pPr>
        <w:ind w:left="340" w:hanging="3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2FF33D07"/>
    <w:multiLevelType w:val="multilevel"/>
    <w:tmpl w:val="E4E4BA5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3" w15:restartNumberingAfterBreak="0">
    <w:nsid w:val="339F103F"/>
    <w:multiLevelType w:val="hybridMultilevel"/>
    <w:tmpl w:val="E9A27CB8"/>
    <w:lvl w:ilvl="0" w:tplc="65083DD6">
      <w:start w:val="1"/>
      <w:numFmt w:val="lowerLetter"/>
      <w:lvlText w:val="%1)"/>
      <w:lvlJc w:val="left"/>
      <w:pPr>
        <w:ind w:left="720" w:hanging="360"/>
      </w:pPr>
    </w:lvl>
    <w:lvl w:ilvl="1" w:tplc="BFA0E3DA" w:tentative="1">
      <w:start w:val="1"/>
      <w:numFmt w:val="lowerLetter"/>
      <w:lvlText w:val="%2."/>
      <w:lvlJc w:val="left"/>
      <w:pPr>
        <w:ind w:left="1440" w:hanging="360"/>
      </w:pPr>
    </w:lvl>
    <w:lvl w:ilvl="2" w:tplc="D3FCE846" w:tentative="1">
      <w:start w:val="1"/>
      <w:numFmt w:val="lowerRoman"/>
      <w:lvlText w:val="%3."/>
      <w:lvlJc w:val="right"/>
      <w:pPr>
        <w:ind w:left="2160" w:hanging="180"/>
      </w:pPr>
    </w:lvl>
    <w:lvl w:ilvl="3" w:tplc="71FA086C" w:tentative="1">
      <w:start w:val="1"/>
      <w:numFmt w:val="decimal"/>
      <w:lvlText w:val="%4."/>
      <w:lvlJc w:val="left"/>
      <w:pPr>
        <w:ind w:left="2880" w:hanging="360"/>
      </w:pPr>
    </w:lvl>
    <w:lvl w:ilvl="4" w:tplc="7FC65F58" w:tentative="1">
      <w:start w:val="1"/>
      <w:numFmt w:val="lowerLetter"/>
      <w:lvlText w:val="%5."/>
      <w:lvlJc w:val="left"/>
      <w:pPr>
        <w:ind w:left="3600" w:hanging="360"/>
      </w:pPr>
    </w:lvl>
    <w:lvl w:ilvl="5" w:tplc="1D464A8A" w:tentative="1">
      <w:start w:val="1"/>
      <w:numFmt w:val="lowerRoman"/>
      <w:lvlText w:val="%6."/>
      <w:lvlJc w:val="right"/>
      <w:pPr>
        <w:ind w:left="4320" w:hanging="180"/>
      </w:pPr>
    </w:lvl>
    <w:lvl w:ilvl="6" w:tplc="18783A80" w:tentative="1">
      <w:start w:val="1"/>
      <w:numFmt w:val="decimal"/>
      <w:lvlText w:val="%7."/>
      <w:lvlJc w:val="left"/>
      <w:pPr>
        <w:ind w:left="5040" w:hanging="360"/>
      </w:pPr>
    </w:lvl>
    <w:lvl w:ilvl="7" w:tplc="A41EB20C" w:tentative="1">
      <w:start w:val="1"/>
      <w:numFmt w:val="lowerLetter"/>
      <w:lvlText w:val="%8."/>
      <w:lvlJc w:val="left"/>
      <w:pPr>
        <w:ind w:left="5760" w:hanging="360"/>
      </w:pPr>
    </w:lvl>
    <w:lvl w:ilvl="8" w:tplc="F75409B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F27817"/>
    <w:multiLevelType w:val="hybridMultilevel"/>
    <w:tmpl w:val="9950198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C027D7"/>
    <w:multiLevelType w:val="hybridMultilevel"/>
    <w:tmpl w:val="5CC4587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941E91"/>
    <w:multiLevelType w:val="hybridMultilevel"/>
    <w:tmpl w:val="B9CEAB1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342ED0"/>
    <w:multiLevelType w:val="hybridMultilevel"/>
    <w:tmpl w:val="66100E4A"/>
    <w:lvl w:ilvl="0" w:tplc="165C129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6E64527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D70D8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67EE97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75AF72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B82951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922C0A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52FA1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39E871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861575"/>
    <w:multiLevelType w:val="hybridMultilevel"/>
    <w:tmpl w:val="D2D4C746"/>
    <w:lvl w:ilvl="0" w:tplc="6F44080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40E051C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4FEFC7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1C83F3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626BF7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E7A54B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AF8EE2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80211C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2FA8F7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E04598"/>
    <w:multiLevelType w:val="hybridMultilevel"/>
    <w:tmpl w:val="A3A0E0F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9110AE"/>
    <w:multiLevelType w:val="hybridMultilevel"/>
    <w:tmpl w:val="1636672C"/>
    <w:lvl w:ilvl="0" w:tplc="27B4A5EA">
      <w:start w:val="1"/>
      <w:numFmt w:val="decimal"/>
      <w:lvlText w:val="%1."/>
      <w:lvlJc w:val="left"/>
      <w:pPr>
        <w:ind w:left="1428" w:hanging="360"/>
      </w:pPr>
    </w:lvl>
    <w:lvl w:ilvl="1" w:tplc="9A30CE5A" w:tentative="1">
      <w:start w:val="1"/>
      <w:numFmt w:val="lowerLetter"/>
      <w:lvlText w:val="%2."/>
      <w:lvlJc w:val="left"/>
      <w:pPr>
        <w:ind w:left="2148" w:hanging="360"/>
      </w:pPr>
    </w:lvl>
    <w:lvl w:ilvl="2" w:tplc="C938225E" w:tentative="1">
      <w:start w:val="1"/>
      <w:numFmt w:val="lowerRoman"/>
      <w:lvlText w:val="%3."/>
      <w:lvlJc w:val="right"/>
      <w:pPr>
        <w:ind w:left="2868" w:hanging="180"/>
      </w:pPr>
    </w:lvl>
    <w:lvl w:ilvl="3" w:tplc="E83E2A58" w:tentative="1">
      <w:start w:val="1"/>
      <w:numFmt w:val="decimal"/>
      <w:lvlText w:val="%4."/>
      <w:lvlJc w:val="left"/>
      <w:pPr>
        <w:ind w:left="3588" w:hanging="360"/>
      </w:pPr>
    </w:lvl>
    <w:lvl w:ilvl="4" w:tplc="C938FED2" w:tentative="1">
      <w:start w:val="1"/>
      <w:numFmt w:val="lowerLetter"/>
      <w:lvlText w:val="%5."/>
      <w:lvlJc w:val="left"/>
      <w:pPr>
        <w:ind w:left="4308" w:hanging="360"/>
      </w:pPr>
    </w:lvl>
    <w:lvl w:ilvl="5" w:tplc="466AA880" w:tentative="1">
      <w:start w:val="1"/>
      <w:numFmt w:val="lowerRoman"/>
      <w:lvlText w:val="%6."/>
      <w:lvlJc w:val="right"/>
      <w:pPr>
        <w:ind w:left="5028" w:hanging="180"/>
      </w:pPr>
    </w:lvl>
    <w:lvl w:ilvl="6" w:tplc="D626FBE2" w:tentative="1">
      <w:start w:val="1"/>
      <w:numFmt w:val="decimal"/>
      <w:lvlText w:val="%7."/>
      <w:lvlJc w:val="left"/>
      <w:pPr>
        <w:ind w:left="5748" w:hanging="360"/>
      </w:pPr>
    </w:lvl>
    <w:lvl w:ilvl="7" w:tplc="AB4E3A96" w:tentative="1">
      <w:start w:val="1"/>
      <w:numFmt w:val="lowerLetter"/>
      <w:lvlText w:val="%8."/>
      <w:lvlJc w:val="left"/>
      <w:pPr>
        <w:ind w:left="6468" w:hanging="360"/>
      </w:pPr>
    </w:lvl>
    <w:lvl w:ilvl="8" w:tplc="119ABB44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1" w15:restartNumberingAfterBreak="0">
    <w:nsid w:val="592231B8"/>
    <w:multiLevelType w:val="hybridMultilevel"/>
    <w:tmpl w:val="9BBE3202"/>
    <w:lvl w:ilvl="0" w:tplc="EC5E8C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7AFEFFC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514C99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B40A38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ED4270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DAA114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07481C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E0C44C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E607E9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F6203F6"/>
    <w:multiLevelType w:val="hybridMultilevel"/>
    <w:tmpl w:val="34D6809C"/>
    <w:lvl w:ilvl="0" w:tplc="98CAFB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F92DDE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A04817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62C26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59C300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004AEE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272B10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806F3E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62C661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0D751BE"/>
    <w:multiLevelType w:val="hybridMultilevel"/>
    <w:tmpl w:val="7C263CCA"/>
    <w:lvl w:ilvl="0" w:tplc="1166D81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1D6782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878BDB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9FC463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2AA45C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5C83A5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DA8860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80A31F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6B0F81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B0F5E73"/>
    <w:multiLevelType w:val="hybridMultilevel"/>
    <w:tmpl w:val="A518F2D2"/>
    <w:lvl w:ilvl="0" w:tplc="04090017">
      <w:start w:val="1"/>
      <w:numFmt w:val="lowerLetter"/>
      <w:lvlText w:val="%1)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6C86281A"/>
    <w:multiLevelType w:val="hybridMultilevel"/>
    <w:tmpl w:val="4FF031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49024E"/>
    <w:multiLevelType w:val="hybridMultilevel"/>
    <w:tmpl w:val="72E4F3F2"/>
    <w:lvl w:ilvl="0" w:tplc="0414000F">
      <w:start w:val="1"/>
      <w:numFmt w:val="decimal"/>
      <w:lvlText w:val="%1."/>
      <w:lvlJc w:val="left"/>
      <w:pPr>
        <w:ind w:left="227" w:hanging="227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2B55B32"/>
    <w:multiLevelType w:val="hybridMultilevel"/>
    <w:tmpl w:val="598224D0"/>
    <w:lvl w:ilvl="0" w:tplc="041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29" w15:restartNumberingAfterBreak="0">
    <w:nsid w:val="74FA7B86"/>
    <w:multiLevelType w:val="multilevel"/>
    <w:tmpl w:val="28A4801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0" w15:restartNumberingAfterBreak="0">
    <w:nsid w:val="78E83435"/>
    <w:multiLevelType w:val="hybridMultilevel"/>
    <w:tmpl w:val="0EDC938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5903A2"/>
    <w:multiLevelType w:val="multilevel"/>
    <w:tmpl w:val="FC944BE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2" w15:restartNumberingAfterBreak="0">
    <w:nsid w:val="7D29654B"/>
    <w:multiLevelType w:val="hybridMultilevel"/>
    <w:tmpl w:val="4D9EFBDC"/>
    <w:lvl w:ilvl="0" w:tplc="911687D0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D618E04E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AA645E3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F51841B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9490DD5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7F8334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186ADDB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BAD4080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130EFE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18"/>
  </w:num>
  <w:num w:numId="2" w16cid:durableId="1575312093">
    <w:abstractNumId w:val="17"/>
  </w:num>
  <w:num w:numId="3" w16cid:durableId="236521755">
    <w:abstractNumId w:val="32"/>
  </w:num>
  <w:num w:numId="4" w16cid:durableId="1956784572">
    <w:abstractNumId w:val="33"/>
  </w:num>
  <w:num w:numId="5" w16cid:durableId="708379070">
    <w:abstractNumId w:val="21"/>
  </w:num>
  <w:num w:numId="6" w16cid:durableId="1152024207">
    <w:abstractNumId w:val="23"/>
  </w:num>
  <w:num w:numId="7" w16cid:durableId="1777824568">
    <w:abstractNumId w:val="22"/>
  </w:num>
  <w:num w:numId="8" w16cid:durableId="711729571">
    <w:abstractNumId w:val="13"/>
  </w:num>
  <w:num w:numId="9" w16cid:durableId="1831099010">
    <w:abstractNumId w:val="5"/>
  </w:num>
  <w:num w:numId="10" w16cid:durableId="1265843372">
    <w:abstractNumId w:val="20"/>
  </w:num>
  <w:num w:numId="11" w16cid:durableId="190458772">
    <w:abstractNumId w:val="28"/>
  </w:num>
  <w:num w:numId="12" w16cid:durableId="1743286399">
    <w:abstractNumId w:val="0"/>
  </w:num>
  <w:num w:numId="13" w16cid:durableId="1349602188">
    <w:abstractNumId w:val="4"/>
  </w:num>
  <w:num w:numId="14" w16cid:durableId="744492605">
    <w:abstractNumId w:val="26"/>
  </w:num>
  <w:num w:numId="15" w16cid:durableId="1842115365">
    <w:abstractNumId w:val="11"/>
  </w:num>
  <w:num w:numId="16" w16cid:durableId="111367433">
    <w:abstractNumId w:val="3"/>
  </w:num>
  <w:num w:numId="17" w16cid:durableId="861288982">
    <w:abstractNumId w:val="10"/>
  </w:num>
  <w:num w:numId="18" w16cid:durableId="2001152442">
    <w:abstractNumId w:val="7"/>
  </w:num>
  <w:num w:numId="19" w16cid:durableId="993024243">
    <w:abstractNumId w:val="27"/>
  </w:num>
  <w:num w:numId="20" w16cid:durableId="1763915461">
    <w:abstractNumId w:val="19"/>
  </w:num>
  <w:num w:numId="21" w16cid:durableId="68041094">
    <w:abstractNumId w:val="25"/>
  </w:num>
  <w:num w:numId="22" w16cid:durableId="2058552080">
    <w:abstractNumId w:val="16"/>
  </w:num>
  <w:num w:numId="23" w16cid:durableId="1360475784">
    <w:abstractNumId w:val="15"/>
  </w:num>
  <w:num w:numId="24" w16cid:durableId="2079017328">
    <w:abstractNumId w:val="6"/>
  </w:num>
  <w:num w:numId="25" w16cid:durableId="1472359728">
    <w:abstractNumId w:val="9"/>
  </w:num>
  <w:num w:numId="26" w16cid:durableId="99222014">
    <w:abstractNumId w:val="2"/>
  </w:num>
  <w:num w:numId="27" w16cid:durableId="685717440">
    <w:abstractNumId w:val="24"/>
  </w:num>
  <w:num w:numId="28" w16cid:durableId="2084258967">
    <w:abstractNumId w:val="8"/>
  </w:num>
  <w:num w:numId="29" w16cid:durableId="298460351">
    <w:abstractNumId w:val="30"/>
  </w:num>
  <w:num w:numId="30" w16cid:durableId="1587811723">
    <w:abstractNumId w:val="14"/>
  </w:num>
  <w:num w:numId="31" w16cid:durableId="1057169622">
    <w:abstractNumId w:val="31"/>
  </w:num>
  <w:num w:numId="32" w16cid:durableId="107286673">
    <w:abstractNumId w:val="29"/>
  </w:num>
  <w:num w:numId="33" w16cid:durableId="1066105393">
    <w:abstractNumId w:val="1"/>
  </w:num>
  <w:num w:numId="34" w16cid:durableId="5598301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02CD5"/>
    <w:rsid w:val="000059A0"/>
    <w:rsid w:val="00011A44"/>
    <w:rsid w:val="00013911"/>
    <w:rsid w:val="00022553"/>
    <w:rsid w:val="000228B6"/>
    <w:rsid w:val="0003165C"/>
    <w:rsid w:val="00032B93"/>
    <w:rsid w:val="00035ADF"/>
    <w:rsid w:val="00046EFE"/>
    <w:rsid w:val="00050C46"/>
    <w:rsid w:val="00054A7F"/>
    <w:rsid w:val="00061151"/>
    <w:rsid w:val="00065998"/>
    <w:rsid w:val="00066E44"/>
    <w:rsid w:val="00070BC7"/>
    <w:rsid w:val="0007318D"/>
    <w:rsid w:val="00073716"/>
    <w:rsid w:val="00080C25"/>
    <w:rsid w:val="00081B84"/>
    <w:rsid w:val="00083E71"/>
    <w:rsid w:val="000879B2"/>
    <w:rsid w:val="00090056"/>
    <w:rsid w:val="0009053A"/>
    <w:rsid w:val="00090E83"/>
    <w:rsid w:val="000919B3"/>
    <w:rsid w:val="00092A2E"/>
    <w:rsid w:val="000934B2"/>
    <w:rsid w:val="00094112"/>
    <w:rsid w:val="000A0D17"/>
    <w:rsid w:val="000A18B1"/>
    <w:rsid w:val="000A1B9A"/>
    <w:rsid w:val="000A3FC0"/>
    <w:rsid w:val="000A764B"/>
    <w:rsid w:val="000A7EC5"/>
    <w:rsid w:val="000B0F3E"/>
    <w:rsid w:val="000B1EAD"/>
    <w:rsid w:val="000B2F89"/>
    <w:rsid w:val="000B3BAB"/>
    <w:rsid w:val="000C21DD"/>
    <w:rsid w:val="000C2804"/>
    <w:rsid w:val="000C4EEE"/>
    <w:rsid w:val="000C71BC"/>
    <w:rsid w:val="000D1594"/>
    <w:rsid w:val="000D3DE5"/>
    <w:rsid w:val="000D42E3"/>
    <w:rsid w:val="000D4A62"/>
    <w:rsid w:val="000D5D36"/>
    <w:rsid w:val="000D6ABD"/>
    <w:rsid w:val="000D703A"/>
    <w:rsid w:val="000E1476"/>
    <w:rsid w:val="000E1ECC"/>
    <w:rsid w:val="000E69C1"/>
    <w:rsid w:val="000F1D25"/>
    <w:rsid w:val="000F4B8D"/>
    <w:rsid w:val="000F4FB1"/>
    <w:rsid w:val="00101055"/>
    <w:rsid w:val="00105EC1"/>
    <w:rsid w:val="001079C5"/>
    <w:rsid w:val="00110A65"/>
    <w:rsid w:val="00112A4A"/>
    <w:rsid w:val="00122164"/>
    <w:rsid w:val="001233F9"/>
    <w:rsid w:val="001258FC"/>
    <w:rsid w:val="00125A46"/>
    <w:rsid w:val="00127BCA"/>
    <w:rsid w:val="00145187"/>
    <w:rsid w:val="0014675F"/>
    <w:rsid w:val="00151406"/>
    <w:rsid w:val="00152CF3"/>
    <w:rsid w:val="00154146"/>
    <w:rsid w:val="00154478"/>
    <w:rsid w:val="00160462"/>
    <w:rsid w:val="0017060B"/>
    <w:rsid w:val="001725B0"/>
    <w:rsid w:val="0017330B"/>
    <w:rsid w:val="00176F1E"/>
    <w:rsid w:val="00182345"/>
    <w:rsid w:val="001852F0"/>
    <w:rsid w:val="00185FC9"/>
    <w:rsid w:val="00186123"/>
    <w:rsid w:val="001867C5"/>
    <w:rsid w:val="00186E6B"/>
    <w:rsid w:val="00190E37"/>
    <w:rsid w:val="00193A9B"/>
    <w:rsid w:val="001940AE"/>
    <w:rsid w:val="001A183F"/>
    <w:rsid w:val="001A2676"/>
    <w:rsid w:val="001A46B7"/>
    <w:rsid w:val="001A75BE"/>
    <w:rsid w:val="001B0380"/>
    <w:rsid w:val="001B135D"/>
    <w:rsid w:val="001B5F23"/>
    <w:rsid w:val="001B79E3"/>
    <w:rsid w:val="001C1204"/>
    <w:rsid w:val="001C12E9"/>
    <w:rsid w:val="001C13CF"/>
    <w:rsid w:val="001C3636"/>
    <w:rsid w:val="001C5D34"/>
    <w:rsid w:val="001D2004"/>
    <w:rsid w:val="001D6D6E"/>
    <w:rsid w:val="001D6D98"/>
    <w:rsid w:val="001F331E"/>
    <w:rsid w:val="001F3E03"/>
    <w:rsid w:val="001F59ED"/>
    <w:rsid w:val="001F6BDF"/>
    <w:rsid w:val="00200952"/>
    <w:rsid w:val="002045BC"/>
    <w:rsid w:val="00207619"/>
    <w:rsid w:val="00212098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2BE"/>
    <w:rsid w:val="00241FE6"/>
    <w:rsid w:val="0024270B"/>
    <w:rsid w:val="00244E14"/>
    <w:rsid w:val="002450CE"/>
    <w:rsid w:val="0024706F"/>
    <w:rsid w:val="00247863"/>
    <w:rsid w:val="002519A3"/>
    <w:rsid w:val="002522A9"/>
    <w:rsid w:val="00254E2F"/>
    <w:rsid w:val="00256B3B"/>
    <w:rsid w:val="0025767F"/>
    <w:rsid w:val="00262B64"/>
    <w:rsid w:val="00264E72"/>
    <w:rsid w:val="00265B76"/>
    <w:rsid w:val="00267E27"/>
    <w:rsid w:val="002732C7"/>
    <w:rsid w:val="002737C1"/>
    <w:rsid w:val="00274285"/>
    <w:rsid w:val="00285860"/>
    <w:rsid w:val="00285B44"/>
    <w:rsid w:val="0028632E"/>
    <w:rsid w:val="00287AFA"/>
    <w:rsid w:val="00290093"/>
    <w:rsid w:val="00290402"/>
    <w:rsid w:val="002910D4"/>
    <w:rsid w:val="00293E16"/>
    <w:rsid w:val="0029715C"/>
    <w:rsid w:val="002975E1"/>
    <w:rsid w:val="002979DB"/>
    <w:rsid w:val="00297A4B"/>
    <w:rsid w:val="002A3075"/>
    <w:rsid w:val="002A4CCC"/>
    <w:rsid w:val="002B1970"/>
    <w:rsid w:val="002C0431"/>
    <w:rsid w:val="002C1654"/>
    <w:rsid w:val="002C4241"/>
    <w:rsid w:val="002C42C5"/>
    <w:rsid w:val="002C5153"/>
    <w:rsid w:val="002C6452"/>
    <w:rsid w:val="002C7E6A"/>
    <w:rsid w:val="002D1C97"/>
    <w:rsid w:val="002D3EDD"/>
    <w:rsid w:val="002D6916"/>
    <w:rsid w:val="002E0D0B"/>
    <w:rsid w:val="002E0DAB"/>
    <w:rsid w:val="002E247D"/>
    <w:rsid w:val="002E4384"/>
    <w:rsid w:val="002F2BC8"/>
    <w:rsid w:val="002F414A"/>
    <w:rsid w:val="002F4F72"/>
    <w:rsid w:val="002F598A"/>
    <w:rsid w:val="003015E6"/>
    <w:rsid w:val="00302C54"/>
    <w:rsid w:val="00305048"/>
    <w:rsid w:val="003115A0"/>
    <w:rsid w:val="003143FD"/>
    <w:rsid w:val="003152EB"/>
    <w:rsid w:val="003166F2"/>
    <w:rsid w:val="00322B73"/>
    <w:rsid w:val="00327DD1"/>
    <w:rsid w:val="00332B24"/>
    <w:rsid w:val="00333549"/>
    <w:rsid w:val="003336CE"/>
    <w:rsid w:val="00335BEC"/>
    <w:rsid w:val="00336A40"/>
    <w:rsid w:val="00337E07"/>
    <w:rsid w:val="00341D9B"/>
    <w:rsid w:val="00344101"/>
    <w:rsid w:val="00346039"/>
    <w:rsid w:val="00346F42"/>
    <w:rsid w:val="0035051B"/>
    <w:rsid w:val="00350F0A"/>
    <w:rsid w:val="003532D1"/>
    <w:rsid w:val="00353C30"/>
    <w:rsid w:val="003548D8"/>
    <w:rsid w:val="00354E25"/>
    <w:rsid w:val="00355FA2"/>
    <w:rsid w:val="003630DB"/>
    <w:rsid w:val="00366F47"/>
    <w:rsid w:val="00367809"/>
    <w:rsid w:val="0037484C"/>
    <w:rsid w:val="00376248"/>
    <w:rsid w:val="00382F69"/>
    <w:rsid w:val="00384241"/>
    <w:rsid w:val="00384A26"/>
    <w:rsid w:val="003855B3"/>
    <w:rsid w:val="003948F9"/>
    <w:rsid w:val="00396552"/>
    <w:rsid w:val="00396CF0"/>
    <w:rsid w:val="00397BA3"/>
    <w:rsid w:val="003A1B9F"/>
    <w:rsid w:val="003A3034"/>
    <w:rsid w:val="003A363C"/>
    <w:rsid w:val="003A42A6"/>
    <w:rsid w:val="003A7A99"/>
    <w:rsid w:val="003B33EF"/>
    <w:rsid w:val="003B4E2F"/>
    <w:rsid w:val="003C0B7D"/>
    <w:rsid w:val="003C12B4"/>
    <w:rsid w:val="003C7830"/>
    <w:rsid w:val="003D25BC"/>
    <w:rsid w:val="003D318D"/>
    <w:rsid w:val="003D33F2"/>
    <w:rsid w:val="003D410C"/>
    <w:rsid w:val="003D463C"/>
    <w:rsid w:val="003D5A11"/>
    <w:rsid w:val="003E187A"/>
    <w:rsid w:val="003E1A02"/>
    <w:rsid w:val="003E30B3"/>
    <w:rsid w:val="003F03DC"/>
    <w:rsid w:val="003F4291"/>
    <w:rsid w:val="003F4B50"/>
    <w:rsid w:val="00401CB3"/>
    <w:rsid w:val="00407737"/>
    <w:rsid w:val="00413693"/>
    <w:rsid w:val="00415C2F"/>
    <w:rsid w:val="00425F5A"/>
    <w:rsid w:val="00426008"/>
    <w:rsid w:val="00427155"/>
    <w:rsid w:val="004425C5"/>
    <w:rsid w:val="0045179B"/>
    <w:rsid w:val="00452CFA"/>
    <w:rsid w:val="00454E87"/>
    <w:rsid w:val="00456664"/>
    <w:rsid w:val="0046447D"/>
    <w:rsid w:val="00467093"/>
    <w:rsid w:val="00467D4F"/>
    <w:rsid w:val="004736B4"/>
    <w:rsid w:val="00477AF7"/>
    <w:rsid w:val="00482CFB"/>
    <w:rsid w:val="00482E5A"/>
    <w:rsid w:val="0049035D"/>
    <w:rsid w:val="00497A10"/>
    <w:rsid w:val="004A0B71"/>
    <w:rsid w:val="004A2034"/>
    <w:rsid w:val="004A3FFC"/>
    <w:rsid w:val="004A7C9D"/>
    <w:rsid w:val="004B3731"/>
    <w:rsid w:val="004B3976"/>
    <w:rsid w:val="004B4364"/>
    <w:rsid w:val="004B4C1D"/>
    <w:rsid w:val="004B4F09"/>
    <w:rsid w:val="004C05DB"/>
    <w:rsid w:val="004C07A3"/>
    <w:rsid w:val="004C4756"/>
    <w:rsid w:val="004C4D19"/>
    <w:rsid w:val="004C6029"/>
    <w:rsid w:val="004D1238"/>
    <w:rsid w:val="004D25C8"/>
    <w:rsid w:val="004E6352"/>
    <w:rsid w:val="004F2708"/>
    <w:rsid w:val="004F43F5"/>
    <w:rsid w:val="004F6C04"/>
    <w:rsid w:val="004F722E"/>
    <w:rsid w:val="00502166"/>
    <w:rsid w:val="0050230B"/>
    <w:rsid w:val="00502A20"/>
    <w:rsid w:val="0050636C"/>
    <w:rsid w:val="0050708B"/>
    <w:rsid w:val="00507581"/>
    <w:rsid w:val="00510D18"/>
    <w:rsid w:val="0051229B"/>
    <w:rsid w:val="00513034"/>
    <w:rsid w:val="00517F3C"/>
    <w:rsid w:val="0052424F"/>
    <w:rsid w:val="00531E62"/>
    <w:rsid w:val="00534CED"/>
    <w:rsid w:val="005419FC"/>
    <w:rsid w:val="005435F1"/>
    <w:rsid w:val="00544CC9"/>
    <w:rsid w:val="00547EBB"/>
    <w:rsid w:val="0055388D"/>
    <w:rsid w:val="005543D1"/>
    <w:rsid w:val="00565DEB"/>
    <w:rsid w:val="0056728E"/>
    <w:rsid w:val="005726E9"/>
    <w:rsid w:val="00572984"/>
    <w:rsid w:val="00572B80"/>
    <w:rsid w:val="00572DCA"/>
    <w:rsid w:val="005733FB"/>
    <w:rsid w:val="00574F73"/>
    <w:rsid w:val="005771F7"/>
    <w:rsid w:val="00581F08"/>
    <w:rsid w:val="00582347"/>
    <w:rsid w:val="005840B4"/>
    <w:rsid w:val="0058762A"/>
    <w:rsid w:val="0059153D"/>
    <w:rsid w:val="00594334"/>
    <w:rsid w:val="00594E81"/>
    <w:rsid w:val="005A10C2"/>
    <w:rsid w:val="005A11B6"/>
    <w:rsid w:val="005A3FDC"/>
    <w:rsid w:val="005A55DC"/>
    <w:rsid w:val="005A56FE"/>
    <w:rsid w:val="005B08D2"/>
    <w:rsid w:val="005B3CBA"/>
    <w:rsid w:val="005B4DA4"/>
    <w:rsid w:val="005B719C"/>
    <w:rsid w:val="005B724C"/>
    <w:rsid w:val="005C22EA"/>
    <w:rsid w:val="005C26ED"/>
    <w:rsid w:val="005C3F73"/>
    <w:rsid w:val="005C5EA1"/>
    <w:rsid w:val="005D2BA7"/>
    <w:rsid w:val="005D3D3D"/>
    <w:rsid w:val="005D6E10"/>
    <w:rsid w:val="005E26A9"/>
    <w:rsid w:val="005E2B6A"/>
    <w:rsid w:val="005E5455"/>
    <w:rsid w:val="005E6F99"/>
    <w:rsid w:val="005F2D5F"/>
    <w:rsid w:val="005F42E7"/>
    <w:rsid w:val="005F4877"/>
    <w:rsid w:val="00606767"/>
    <w:rsid w:val="00611EB6"/>
    <w:rsid w:val="00612FFF"/>
    <w:rsid w:val="006179EB"/>
    <w:rsid w:val="006223DB"/>
    <w:rsid w:val="006248E6"/>
    <w:rsid w:val="00626BA1"/>
    <w:rsid w:val="00634B78"/>
    <w:rsid w:val="0063692B"/>
    <w:rsid w:val="006369AD"/>
    <w:rsid w:val="00637676"/>
    <w:rsid w:val="00637C2B"/>
    <w:rsid w:val="00640AE0"/>
    <w:rsid w:val="006413B1"/>
    <w:rsid w:val="006417CB"/>
    <w:rsid w:val="00641C91"/>
    <w:rsid w:val="00642E93"/>
    <w:rsid w:val="0064332C"/>
    <w:rsid w:val="00643B59"/>
    <w:rsid w:val="00644166"/>
    <w:rsid w:val="00656732"/>
    <w:rsid w:val="00664F16"/>
    <w:rsid w:val="0066565F"/>
    <w:rsid w:val="00665A4C"/>
    <w:rsid w:val="00665DD3"/>
    <w:rsid w:val="00666D00"/>
    <w:rsid w:val="006702BB"/>
    <w:rsid w:val="00671AB3"/>
    <w:rsid w:val="00672533"/>
    <w:rsid w:val="00673D2A"/>
    <w:rsid w:val="0067460D"/>
    <w:rsid w:val="00674894"/>
    <w:rsid w:val="00677952"/>
    <w:rsid w:val="00683082"/>
    <w:rsid w:val="00684925"/>
    <w:rsid w:val="00684DE5"/>
    <w:rsid w:val="0068519A"/>
    <w:rsid w:val="006877EB"/>
    <w:rsid w:val="00687996"/>
    <w:rsid w:val="0069004E"/>
    <w:rsid w:val="006A02C1"/>
    <w:rsid w:val="006A7977"/>
    <w:rsid w:val="006B2B0F"/>
    <w:rsid w:val="006B2FDF"/>
    <w:rsid w:val="006B7E74"/>
    <w:rsid w:val="006C0B8B"/>
    <w:rsid w:val="006C1D30"/>
    <w:rsid w:val="006C275D"/>
    <w:rsid w:val="006C2AE3"/>
    <w:rsid w:val="006C574B"/>
    <w:rsid w:val="006C5E78"/>
    <w:rsid w:val="006C7485"/>
    <w:rsid w:val="006D2C00"/>
    <w:rsid w:val="006D3385"/>
    <w:rsid w:val="006E63D8"/>
    <w:rsid w:val="006F084A"/>
    <w:rsid w:val="006F0E27"/>
    <w:rsid w:val="006F174D"/>
    <w:rsid w:val="00705A92"/>
    <w:rsid w:val="00706984"/>
    <w:rsid w:val="00711E7A"/>
    <w:rsid w:val="0071294D"/>
    <w:rsid w:val="00712C59"/>
    <w:rsid w:val="00712CEE"/>
    <w:rsid w:val="00713520"/>
    <w:rsid w:val="00714AE9"/>
    <w:rsid w:val="00714C78"/>
    <w:rsid w:val="00720CA8"/>
    <w:rsid w:val="007264D3"/>
    <w:rsid w:val="007267B4"/>
    <w:rsid w:val="00732A87"/>
    <w:rsid w:val="00736EA3"/>
    <w:rsid w:val="00743682"/>
    <w:rsid w:val="0075461F"/>
    <w:rsid w:val="00755257"/>
    <w:rsid w:val="007563CD"/>
    <w:rsid w:val="00762CC7"/>
    <w:rsid w:val="00762D6B"/>
    <w:rsid w:val="007666EE"/>
    <w:rsid w:val="00773436"/>
    <w:rsid w:val="007750F0"/>
    <w:rsid w:val="0077753B"/>
    <w:rsid w:val="00781CB1"/>
    <w:rsid w:val="0078376C"/>
    <w:rsid w:val="00783ECF"/>
    <w:rsid w:val="00790A9C"/>
    <w:rsid w:val="007918B7"/>
    <w:rsid w:val="00792741"/>
    <w:rsid w:val="007A0CB4"/>
    <w:rsid w:val="007A2680"/>
    <w:rsid w:val="007B15D0"/>
    <w:rsid w:val="007B1C50"/>
    <w:rsid w:val="007B269A"/>
    <w:rsid w:val="007B4FF2"/>
    <w:rsid w:val="007C2408"/>
    <w:rsid w:val="007C40D4"/>
    <w:rsid w:val="007C46C0"/>
    <w:rsid w:val="007D0A13"/>
    <w:rsid w:val="007D12CC"/>
    <w:rsid w:val="007D3847"/>
    <w:rsid w:val="007D46AF"/>
    <w:rsid w:val="007D6D95"/>
    <w:rsid w:val="007E004D"/>
    <w:rsid w:val="007E79AC"/>
    <w:rsid w:val="007F3CCD"/>
    <w:rsid w:val="007F4FF6"/>
    <w:rsid w:val="007F6068"/>
    <w:rsid w:val="00802BC9"/>
    <w:rsid w:val="00806564"/>
    <w:rsid w:val="00815811"/>
    <w:rsid w:val="00816E23"/>
    <w:rsid w:val="00817CBD"/>
    <w:rsid w:val="0082191E"/>
    <w:rsid w:val="00821F16"/>
    <w:rsid w:val="00833AAF"/>
    <w:rsid w:val="0083667E"/>
    <w:rsid w:val="00837659"/>
    <w:rsid w:val="00842AAB"/>
    <w:rsid w:val="00852929"/>
    <w:rsid w:val="00855638"/>
    <w:rsid w:val="008562D7"/>
    <w:rsid w:val="00856C4B"/>
    <w:rsid w:val="00863B7E"/>
    <w:rsid w:val="00864A7D"/>
    <w:rsid w:val="00865DDB"/>
    <w:rsid w:val="00872B54"/>
    <w:rsid w:val="00874D4B"/>
    <w:rsid w:val="0088056D"/>
    <w:rsid w:val="00883C69"/>
    <w:rsid w:val="008847A7"/>
    <w:rsid w:val="008941E8"/>
    <w:rsid w:val="00895C2D"/>
    <w:rsid w:val="00896641"/>
    <w:rsid w:val="00896FC2"/>
    <w:rsid w:val="008A0EAE"/>
    <w:rsid w:val="008A178D"/>
    <w:rsid w:val="008A395D"/>
    <w:rsid w:val="008A3A4B"/>
    <w:rsid w:val="008A6CFC"/>
    <w:rsid w:val="008B055E"/>
    <w:rsid w:val="008B433C"/>
    <w:rsid w:val="008B4C56"/>
    <w:rsid w:val="008B66C7"/>
    <w:rsid w:val="008B6ADE"/>
    <w:rsid w:val="008B7596"/>
    <w:rsid w:val="008C5B71"/>
    <w:rsid w:val="008C71AD"/>
    <w:rsid w:val="008C76A7"/>
    <w:rsid w:val="008C7CE8"/>
    <w:rsid w:val="008D1709"/>
    <w:rsid w:val="008D17D7"/>
    <w:rsid w:val="008D1942"/>
    <w:rsid w:val="008D20A4"/>
    <w:rsid w:val="008D57A8"/>
    <w:rsid w:val="008E4A4E"/>
    <w:rsid w:val="008F16E0"/>
    <w:rsid w:val="008F2D50"/>
    <w:rsid w:val="008F3526"/>
    <w:rsid w:val="00900FA3"/>
    <w:rsid w:val="00902A1E"/>
    <w:rsid w:val="0090386E"/>
    <w:rsid w:val="00906A61"/>
    <w:rsid w:val="0090708A"/>
    <w:rsid w:val="0091064D"/>
    <w:rsid w:val="00911B6D"/>
    <w:rsid w:val="00914BA1"/>
    <w:rsid w:val="00915B52"/>
    <w:rsid w:val="0092363A"/>
    <w:rsid w:val="00923E0D"/>
    <w:rsid w:val="00925F14"/>
    <w:rsid w:val="009265D9"/>
    <w:rsid w:val="00931685"/>
    <w:rsid w:val="00931BDD"/>
    <w:rsid w:val="00934CF9"/>
    <w:rsid w:val="00935047"/>
    <w:rsid w:val="00936A75"/>
    <w:rsid w:val="009425A1"/>
    <w:rsid w:val="00950851"/>
    <w:rsid w:val="00950D87"/>
    <w:rsid w:val="00950F38"/>
    <w:rsid w:val="0095454F"/>
    <w:rsid w:val="0096071B"/>
    <w:rsid w:val="00961804"/>
    <w:rsid w:val="009708B2"/>
    <w:rsid w:val="00971232"/>
    <w:rsid w:val="0097180A"/>
    <w:rsid w:val="00972EC5"/>
    <w:rsid w:val="00973267"/>
    <w:rsid w:val="00974FC7"/>
    <w:rsid w:val="00981486"/>
    <w:rsid w:val="00984FAE"/>
    <w:rsid w:val="0098631E"/>
    <w:rsid w:val="00987A69"/>
    <w:rsid w:val="00987E94"/>
    <w:rsid w:val="00994990"/>
    <w:rsid w:val="009A1B6F"/>
    <w:rsid w:val="009A3138"/>
    <w:rsid w:val="009B07F5"/>
    <w:rsid w:val="009B3282"/>
    <w:rsid w:val="009C310F"/>
    <w:rsid w:val="009C6223"/>
    <w:rsid w:val="009C68BA"/>
    <w:rsid w:val="009C7295"/>
    <w:rsid w:val="009D0190"/>
    <w:rsid w:val="009D26AE"/>
    <w:rsid w:val="009D4ACF"/>
    <w:rsid w:val="009D5D3C"/>
    <w:rsid w:val="009E0D4D"/>
    <w:rsid w:val="009E192C"/>
    <w:rsid w:val="009E47FC"/>
    <w:rsid w:val="009E5487"/>
    <w:rsid w:val="009F1EDE"/>
    <w:rsid w:val="009F289F"/>
    <w:rsid w:val="009F79C1"/>
    <w:rsid w:val="00A00019"/>
    <w:rsid w:val="00A02CA3"/>
    <w:rsid w:val="00A03E4B"/>
    <w:rsid w:val="00A11ED9"/>
    <w:rsid w:val="00A11F4E"/>
    <w:rsid w:val="00A13614"/>
    <w:rsid w:val="00A15814"/>
    <w:rsid w:val="00A160C3"/>
    <w:rsid w:val="00A17018"/>
    <w:rsid w:val="00A17B2B"/>
    <w:rsid w:val="00A22A31"/>
    <w:rsid w:val="00A27657"/>
    <w:rsid w:val="00A31A7D"/>
    <w:rsid w:val="00A34705"/>
    <w:rsid w:val="00A348CE"/>
    <w:rsid w:val="00A41D1D"/>
    <w:rsid w:val="00A42729"/>
    <w:rsid w:val="00A43DE4"/>
    <w:rsid w:val="00A45733"/>
    <w:rsid w:val="00A51814"/>
    <w:rsid w:val="00A51AD1"/>
    <w:rsid w:val="00A53BC5"/>
    <w:rsid w:val="00A54C87"/>
    <w:rsid w:val="00A57A87"/>
    <w:rsid w:val="00A60E8E"/>
    <w:rsid w:val="00A706BC"/>
    <w:rsid w:val="00A70DF6"/>
    <w:rsid w:val="00A76BA6"/>
    <w:rsid w:val="00A860E3"/>
    <w:rsid w:val="00A93740"/>
    <w:rsid w:val="00A95E15"/>
    <w:rsid w:val="00A96708"/>
    <w:rsid w:val="00A97974"/>
    <w:rsid w:val="00AA10D3"/>
    <w:rsid w:val="00AA180B"/>
    <w:rsid w:val="00AA1CD0"/>
    <w:rsid w:val="00AA6DAB"/>
    <w:rsid w:val="00AB03BC"/>
    <w:rsid w:val="00AB05B8"/>
    <w:rsid w:val="00AB0636"/>
    <w:rsid w:val="00AB067C"/>
    <w:rsid w:val="00AB12A1"/>
    <w:rsid w:val="00AB326B"/>
    <w:rsid w:val="00AC0785"/>
    <w:rsid w:val="00AC7D4A"/>
    <w:rsid w:val="00AD1185"/>
    <w:rsid w:val="00AD3941"/>
    <w:rsid w:val="00AD4706"/>
    <w:rsid w:val="00AD5CC8"/>
    <w:rsid w:val="00AE5994"/>
    <w:rsid w:val="00AF0845"/>
    <w:rsid w:val="00AF08BD"/>
    <w:rsid w:val="00AF4776"/>
    <w:rsid w:val="00AF6D41"/>
    <w:rsid w:val="00B030AE"/>
    <w:rsid w:val="00B036E9"/>
    <w:rsid w:val="00B047D5"/>
    <w:rsid w:val="00B06EC3"/>
    <w:rsid w:val="00B0715F"/>
    <w:rsid w:val="00B125C2"/>
    <w:rsid w:val="00B20765"/>
    <w:rsid w:val="00B21829"/>
    <w:rsid w:val="00B23BE7"/>
    <w:rsid w:val="00B25638"/>
    <w:rsid w:val="00B315AF"/>
    <w:rsid w:val="00B3396E"/>
    <w:rsid w:val="00B371CA"/>
    <w:rsid w:val="00B4024E"/>
    <w:rsid w:val="00B405FA"/>
    <w:rsid w:val="00B45345"/>
    <w:rsid w:val="00B50F78"/>
    <w:rsid w:val="00B53092"/>
    <w:rsid w:val="00B57253"/>
    <w:rsid w:val="00B57AFF"/>
    <w:rsid w:val="00B607F4"/>
    <w:rsid w:val="00B61F15"/>
    <w:rsid w:val="00B625B9"/>
    <w:rsid w:val="00B660B6"/>
    <w:rsid w:val="00B72401"/>
    <w:rsid w:val="00B72FB0"/>
    <w:rsid w:val="00B7602C"/>
    <w:rsid w:val="00B8458E"/>
    <w:rsid w:val="00B8473D"/>
    <w:rsid w:val="00B873DB"/>
    <w:rsid w:val="00B919F2"/>
    <w:rsid w:val="00B92BBE"/>
    <w:rsid w:val="00B94B15"/>
    <w:rsid w:val="00B958DD"/>
    <w:rsid w:val="00BA3F0E"/>
    <w:rsid w:val="00BA4F8B"/>
    <w:rsid w:val="00BA5138"/>
    <w:rsid w:val="00BA6DBF"/>
    <w:rsid w:val="00BA73E4"/>
    <w:rsid w:val="00BA7BC0"/>
    <w:rsid w:val="00BB07D6"/>
    <w:rsid w:val="00BB253E"/>
    <w:rsid w:val="00BC0348"/>
    <w:rsid w:val="00BC3935"/>
    <w:rsid w:val="00BC5042"/>
    <w:rsid w:val="00BC62CC"/>
    <w:rsid w:val="00BC6719"/>
    <w:rsid w:val="00BC7133"/>
    <w:rsid w:val="00BC72EB"/>
    <w:rsid w:val="00BC7D4D"/>
    <w:rsid w:val="00BD005A"/>
    <w:rsid w:val="00BD7034"/>
    <w:rsid w:val="00BE1CBE"/>
    <w:rsid w:val="00BE5981"/>
    <w:rsid w:val="00BE60D3"/>
    <w:rsid w:val="00BF2ED8"/>
    <w:rsid w:val="00BF5302"/>
    <w:rsid w:val="00BF57A3"/>
    <w:rsid w:val="00BF74BA"/>
    <w:rsid w:val="00C022D3"/>
    <w:rsid w:val="00C029BC"/>
    <w:rsid w:val="00C03580"/>
    <w:rsid w:val="00C0433A"/>
    <w:rsid w:val="00C04939"/>
    <w:rsid w:val="00C04E72"/>
    <w:rsid w:val="00C076B4"/>
    <w:rsid w:val="00C10249"/>
    <w:rsid w:val="00C10F57"/>
    <w:rsid w:val="00C219F6"/>
    <w:rsid w:val="00C23193"/>
    <w:rsid w:val="00C2419E"/>
    <w:rsid w:val="00C25A55"/>
    <w:rsid w:val="00C26056"/>
    <w:rsid w:val="00C276F1"/>
    <w:rsid w:val="00C27F03"/>
    <w:rsid w:val="00C301D0"/>
    <w:rsid w:val="00C31980"/>
    <w:rsid w:val="00C34229"/>
    <w:rsid w:val="00C34751"/>
    <w:rsid w:val="00C36A09"/>
    <w:rsid w:val="00C37265"/>
    <w:rsid w:val="00C47065"/>
    <w:rsid w:val="00C47579"/>
    <w:rsid w:val="00C4766B"/>
    <w:rsid w:val="00C50625"/>
    <w:rsid w:val="00C51E99"/>
    <w:rsid w:val="00C52901"/>
    <w:rsid w:val="00C5396E"/>
    <w:rsid w:val="00C53DD3"/>
    <w:rsid w:val="00C554A9"/>
    <w:rsid w:val="00C55E9F"/>
    <w:rsid w:val="00C605AF"/>
    <w:rsid w:val="00C61D5E"/>
    <w:rsid w:val="00C63866"/>
    <w:rsid w:val="00C646A0"/>
    <w:rsid w:val="00C66FC0"/>
    <w:rsid w:val="00C70DB3"/>
    <w:rsid w:val="00C72790"/>
    <w:rsid w:val="00C767E0"/>
    <w:rsid w:val="00C76C31"/>
    <w:rsid w:val="00C80078"/>
    <w:rsid w:val="00C80771"/>
    <w:rsid w:val="00C851AA"/>
    <w:rsid w:val="00C868A8"/>
    <w:rsid w:val="00C90AC9"/>
    <w:rsid w:val="00C90E2C"/>
    <w:rsid w:val="00C9219B"/>
    <w:rsid w:val="00C929E3"/>
    <w:rsid w:val="00C92CA0"/>
    <w:rsid w:val="00C94529"/>
    <w:rsid w:val="00C95A51"/>
    <w:rsid w:val="00C96080"/>
    <w:rsid w:val="00CA2889"/>
    <w:rsid w:val="00CA3221"/>
    <w:rsid w:val="00CA59D3"/>
    <w:rsid w:val="00CA7230"/>
    <w:rsid w:val="00CB02A8"/>
    <w:rsid w:val="00CB1567"/>
    <w:rsid w:val="00CB2AA8"/>
    <w:rsid w:val="00CB2FF6"/>
    <w:rsid w:val="00CB6DC4"/>
    <w:rsid w:val="00CB7292"/>
    <w:rsid w:val="00CC43D2"/>
    <w:rsid w:val="00CC6574"/>
    <w:rsid w:val="00CD26E4"/>
    <w:rsid w:val="00CD5B48"/>
    <w:rsid w:val="00CE3D22"/>
    <w:rsid w:val="00CE65C5"/>
    <w:rsid w:val="00CF041B"/>
    <w:rsid w:val="00CF35B4"/>
    <w:rsid w:val="00CF71A3"/>
    <w:rsid w:val="00CF7242"/>
    <w:rsid w:val="00CF79CE"/>
    <w:rsid w:val="00CF7A81"/>
    <w:rsid w:val="00D03313"/>
    <w:rsid w:val="00D04184"/>
    <w:rsid w:val="00D048C5"/>
    <w:rsid w:val="00D04EF7"/>
    <w:rsid w:val="00D05923"/>
    <w:rsid w:val="00D068AC"/>
    <w:rsid w:val="00D10CBA"/>
    <w:rsid w:val="00D138C7"/>
    <w:rsid w:val="00D21218"/>
    <w:rsid w:val="00D26345"/>
    <w:rsid w:val="00D33A25"/>
    <w:rsid w:val="00D34A86"/>
    <w:rsid w:val="00D416B9"/>
    <w:rsid w:val="00D46213"/>
    <w:rsid w:val="00D46FF9"/>
    <w:rsid w:val="00D47496"/>
    <w:rsid w:val="00D521A9"/>
    <w:rsid w:val="00D52ECD"/>
    <w:rsid w:val="00D550AA"/>
    <w:rsid w:val="00D57D38"/>
    <w:rsid w:val="00D61BDA"/>
    <w:rsid w:val="00D632DF"/>
    <w:rsid w:val="00D666BB"/>
    <w:rsid w:val="00D6694F"/>
    <w:rsid w:val="00D67A26"/>
    <w:rsid w:val="00D70FB2"/>
    <w:rsid w:val="00D729B1"/>
    <w:rsid w:val="00D76A64"/>
    <w:rsid w:val="00D773B6"/>
    <w:rsid w:val="00D82DF6"/>
    <w:rsid w:val="00D8380A"/>
    <w:rsid w:val="00D84BF5"/>
    <w:rsid w:val="00D85A46"/>
    <w:rsid w:val="00D8677B"/>
    <w:rsid w:val="00D91668"/>
    <w:rsid w:val="00D92A5A"/>
    <w:rsid w:val="00D93426"/>
    <w:rsid w:val="00D935CA"/>
    <w:rsid w:val="00D94975"/>
    <w:rsid w:val="00DA2FFE"/>
    <w:rsid w:val="00DA3142"/>
    <w:rsid w:val="00DA4953"/>
    <w:rsid w:val="00DB6279"/>
    <w:rsid w:val="00DB66EB"/>
    <w:rsid w:val="00DB6733"/>
    <w:rsid w:val="00DB6DA3"/>
    <w:rsid w:val="00DC6F00"/>
    <w:rsid w:val="00DD17E8"/>
    <w:rsid w:val="00DD2B22"/>
    <w:rsid w:val="00DD7870"/>
    <w:rsid w:val="00DE5FA8"/>
    <w:rsid w:val="00DE68FD"/>
    <w:rsid w:val="00DF22C7"/>
    <w:rsid w:val="00DF27B4"/>
    <w:rsid w:val="00E014BD"/>
    <w:rsid w:val="00E07D65"/>
    <w:rsid w:val="00E11D49"/>
    <w:rsid w:val="00E13639"/>
    <w:rsid w:val="00E170CB"/>
    <w:rsid w:val="00E2137D"/>
    <w:rsid w:val="00E25BAA"/>
    <w:rsid w:val="00E2678A"/>
    <w:rsid w:val="00E27E9A"/>
    <w:rsid w:val="00E304E4"/>
    <w:rsid w:val="00E30923"/>
    <w:rsid w:val="00E31DDE"/>
    <w:rsid w:val="00E32CFF"/>
    <w:rsid w:val="00E3601F"/>
    <w:rsid w:val="00E37406"/>
    <w:rsid w:val="00E44987"/>
    <w:rsid w:val="00E45161"/>
    <w:rsid w:val="00E4609E"/>
    <w:rsid w:val="00E547DB"/>
    <w:rsid w:val="00E55FC3"/>
    <w:rsid w:val="00E60823"/>
    <w:rsid w:val="00E60A89"/>
    <w:rsid w:val="00E61967"/>
    <w:rsid w:val="00E61FD3"/>
    <w:rsid w:val="00E62DF6"/>
    <w:rsid w:val="00E62E4E"/>
    <w:rsid w:val="00E6436F"/>
    <w:rsid w:val="00E668C7"/>
    <w:rsid w:val="00E66EF6"/>
    <w:rsid w:val="00E74E7D"/>
    <w:rsid w:val="00E76EE6"/>
    <w:rsid w:val="00E8085E"/>
    <w:rsid w:val="00E835DA"/>
    <w:rsid w:val="00E8438C"/>
    <w:rsid w:val="00E9590A"/>
    <w:rsid w:val="00E969C2"/>
    <w:rsid w:val="00EA0082"/>
    <w:rsid w:val="00EA05E1"/>
    <w:rsid w:val="00EA0697"/>
    <w:rsid w:val="00EA1DDE"/>
    <w:rsid w:val="00EA2149"/>
    <w:rsid w:val="00EA5F43"/>
    <w:rsid w:val="00EB264F"/>
    <w:rsid w:val="00EB5216"/>
    <w:rsid w:val="00EB7585"/>
    <w:rsid w:val="00EC2187"/>
    <w:rsid w:val="00EC65FE"/>
    <w:rsid w:val="00EC66D0"/>
    <w:rsid w:val="00ED0708"/>
    <w:rsid w:val="00ED1C61"/>
    <w:rsid w:val="00EE318B"/>
    <w:rsid w:val="00EE3238"/>
    <w:rsid w:val="00EE58C7"/>
    <w:rsid w:val="00EF0402"/>
    <w:rsid w:val="00EF077E"/>
    <w:rsid w:val="00EF6B13"/>
    <w:rsid w:val="00EF71F8"/>
    <w:rsid w:val="00F03391"/>
    <w:rsid w:val="00F0432C"/>
    <w:rsid w:val="00F06519"/>
    <w:rsid w:val="00F077FA"/>
    <w:rsid w:val="00F11004"/>
    <w:rsid w:val="00F117F9"/>
    <w:rsid w:val="00F12406"/>
    <w:rsid w:val="00F20BAB"/>
    <w:rsid w:val="00F22305"/>
    <w:rsid w:val="00F26A90"/>
    <w:rsid w:val="00F27FCA"/>
    <w:rsid w:val="00F34D05"/>
    <w:rsid w:val="00F35E65"/>
    <w:rsid w:val="00F36137"/>
    <w:rsid w:val="00F4310E"/>
    <w:rsid w:val="00F4677D"/>
    <w:rsid w:val="00F509B7"/>
    <w:rsid w:val="00F526D6"/>
    <w:rsid w:val="00F5625A"/>
    <w:rsid w:val="00F60E75"/>
    <w:rsid w:val="00F60EB6"/>
    <w:rsid w:val="00F65FB3"/>
    <w:rsid w:val="00F6758E"/>
    <w:rsid w:val="00F75EE0"/>
    <w:rsid w:val="00F80A8A"/>
    <w:rsid w:val="00F80A95"/>
    <w:rsid w:val="00F8213E"/>
    <w:rsid w:val="00F8223A"/>
    <w:rsid w:val="00F8344A"/>
    <w:rsid w:val="00F87417"/>
    <w:rsid w:val="00F91BB1"/>
    <w:rsid w:val="00F92639"/>
    <w:rsid w:val="00F966F5"/>
    <w:rsid w:val="00FA379E"/>
    <w:rsid w:val="00FB1379"/>
    <w:rsid w:val="00FB48AF"/>
    <w:rsid w:val="00FB56DD"/>
    <w:rsid w:val="00FB7B74"/>
    <w:rsid w:val="00FC5BC3"/>
    <w:rsid w:val="00FC6BA3"/>
    <w:rsid w:val="00FC7D2A"/>
    <w:rsid w:val="00FD0934"/>
    <w:rsid w:val="00FD260E"/>
    <w:rsid w:val="00FD3C5A"/>
    <w:rsid w:val="00FD483F"/>
    <w:rsid w:val="00FD501E"/>
    <w:rsid w:val="00FD7835"/>
    <w:rsid w:val="00FE0834"/>
    <w:rsid w:val="00FE1CB4"/>
    <w:rsid w:val="00FE2980"/>
    <w:rsid w:val="00FE4A96"/>
    <w:rsid w:val="00FE665E"/>
    <w:rsid w:val="00FF5609"/>
    <w:rsid w:val="00FF6074"/>
    <w:rsid w:val="39A00F3B"/>
    <w:rsid w:val="3C5536FD"/>
    <w:rsid w:val="5AFE38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8D17D7"/>
    <w:pPr>
      <w:keepNext/>
      <w:keepLines/>
      <w:spacing w:before="120" w:line="240" w:lineRule="auto"/>
      <w:ind w:left="360" w:hanging="360"/>
      <w:jc w:val="left"/>
      <w:outlineLvl w:val="0"/>
    </w:pPr>
    <w:rPr>
      <w:rFonts w:ascii="Open Sans ExtraBold" w:eastAsiaTheme="majorEastAsia" w:hAnsi="Open Sans ExtraBold" w:cstheme="majorBidi"/>
      <w:b/>
      <w:color w:val="000000" w:themeColor="accent2"/>
      <w:sz w:val="36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5B3CBA"/>
    <w:pPr>
      <w:keepNext/>
      <w:keepLines/>
      <w:numPr>
        <w:ilvl w:val="1"/>
        <w:numId w:val="15"/>
      </w:numPr>
      <w:spacing w:before="240" w:after="240" w:line="240" w:lineRule="auto"/>
      <w:ind w:left="0" w:firstLine="0"/>
      <w:jc w:val="left"/>
      <w:outlineLvl w:val="1"/>
    </w:pPr>
    <w:rPr>
      <w:rFonts w:eastAsiaTheme="majorEastAsia" w:cstheme="majorBidi"/>
      <w:b/>
      <w:color w:val="000000" w:themeColor="text1"/>
      <w:sz w:val="24"/>
      <w:szCs w:val="28"/>
      <w:lang w:eastAsia="nb-NO"/>
    </w:rPr>
  </w:style>
  <w:style w:type="paragraph" w:styleId="Overskrift3">
    <w:name w:val="heading 3"/>
    <w:basedOn w:val="Overskrift2"/>
    <w:next w:val="Normal"/>
    <w:link w:val="Overskrift3Tegn"/>
    <w:uiPriority w:val="9"/>
    <w:unhideWhenUsed/>
    <w:qFormat/>
    <w:rsid w:val="00714AE9"/>
    <w:pPr>
      <w:numPr>
        <w:ilvl w:val="2"/>
      </w:numPr>
      <w:outlineLvl w:val="2"/>
    </w:pPr>
    <w:rPr>
      <w:b w:val="0"/>
      <w:bCs/>
      <w:i/>
      <w:iCs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2D3EDD"/>
    <w:pPr>
      <w:keepNext/>
      <w:keepLines/>
      <w:spacing w:before="240" w:after="200"/>
      <w:outlineLvl w:val="3"/>
    </w:pPr>
    <w:rPr>
      <w:rFonts w:ascii="Open Sans ExtraBold" w:eastAsiaTheme="majorEastAsia" w:hAnsi="Open Sans ExtraBold" w:cs="Open Sans ExtraBold"/>
      <w:iCs/>
      <w:noProof/>
      <w:color w:val="000000" w:themeColor="text1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8B7596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5B3CBA"/>
    <w:rPr>
      <w:rFonts w:ascii="Open Sans" w:eastAsiaTheme="majorEastAsia" w:hAnsi="Open Sans" w:cstheme="majorBidi"/>
      <w:b/>
      <w:color w:val="000000" w:themeColor="text1"/>
      <w:sz w:val="24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8D17D7"/>
    <w:rPr>
      <w:rFonts w:ascii="Open Sans ExtraBold" w:eastAsiaTheme="majorEastAsia" w:hAnsi="Open Sans ExtraBold" w:cstheme="majorBidi"/>
      <w:b/>
      <w:color w:val="000000" w:themeColor="accent2"/>
      <w:sz w:val="36"/>
      <w:szCs w:val="40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714AE9"/>
    <w:rPr>
      <w:rFonts w:ascii="Open Sans" w:eastAsiaTheme="majorEastAsia" w:hAnsi="Open Sans" w:cstheme="majorBidi"/>
      <w:bCs/>
      <w:i/>
      <w:iCs/>
      <w:color w:val="000000" w:themeColor="text1"/>
      <w:szCs w:val="28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2D3EDD"/>
    <w:rPr>
      <w:rFonts w:ascii="Open Sans ExtraBold" w:eastAsiaTheme="majorEastAsia" w:hAnsi="Open Sans ExtraBold" w:cs="Open Sans ExtraBold"/>
      <w:iCs/>
      <w:noProof/>
      <w:color w:val="000000" w:themeColor="text1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3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8B7596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link w:val="ListeavsnittTegn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b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8B7596"/>
    <w:pPr>
      <w:spacing w:before="40"/>
    </w:pPr>
    <w:rPr>
      <w:color w:val="000000" w:themeColor="tex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8B7596"/>
    <w:rPr>
      <w:rFonts w:ascii="Open Sans" w:hAnsi="Open Sans" w:cs="Open Sans"/>
      <w:b/>
      <w:i/>
      <w:color w:val="000000" w:themeColor="tex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paragraph" w:styleId="Revisjon">
    <w:name w:val="Revision"/>
    <w:hidden/>
    <w:uiPriority w:val="99"/>
    <w:semiHidden/>
    <w:rsid w:val="00F526D6"/>
    <w:pPr>
      <w:spacing w:after="0" w:line="240" w:lineRule="auto"/>
    </w:pPr>
    <w:rPr>
      <w:rFonts w:ascii="Open Sans" w:hAnsi="Open Sans" w:cs="Open Sans"/>
    </w:rPr>
  </w:style>
  <w:style w:type="character" w:customStyle="1" w:styleId="ListeavsnittTegn">
    <w:name w:val="Listeavsnitt Tegn"/>
    <w:link w:val="Listeavsnitt"/>
    <w:uiPriority w:val="34"/>
    <w:locked/>
    <w:rsid w:val="00355FA2"/>
    <w:rPr>
      <w:rFonts w:ascii="Open Sans" w:eastAsia="Times New Roman" w:hAnsi="Open Sans" w:cs="Open Sans"/>
      <w:color w:val="1A1A1A" w:themeColor="background2" w:themeShade="1A"/>
      <w:kern w:val="28"/>
      <w:szCs w:val="24"/>
      <w:lang w:eastAsia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AB546E2F5B5D04C8222E4CDDC96AB8F" ma:contentTypeVersion="3" ma:contentTypeDescription="Create a new document." ma:contentTypeScope="" ma:versionID="58398974ef50fa5ec70c4a236eb313b7">
  <xsd:schema xmlns:xsd="http://www.w3.org/2001/XMLSchema" xmlns:xs="http://www.w3.org/2001/XMLSchema" xmlns:p="http://schemas.microsoft.com/office/2006/metadata/properties" xmlns:ns2="34fba93b-9532-4e94-b3b2-162e90830ed7" targetNamespace="http://schemas.microsoft.com/office/2006/metadata/properties" ma:root="true" ma:fieldsID="3453f670af8b448851c6114f6bcbb4f2" ns2:_="">
    <xsd:import namespace="34fba93b-9532-4e94-b3b2-162e90830ed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fba93b-9532-4e94-b3b2-162e90830ed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8FF4E3B-5552-4D08-A332-9661F0FFF34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4fba93b-9532-4e94-b3b2-162e90830ed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3</TotalTime>
  <Pages>5</Pages>
  <Words>833</Words>
  <Characters>4417</Characters>
  <Application>Microsoft Office Word</Application>
  <DocSecurity>0</DocSecurity>
  <Lines>36</Lines>
  <Paragraphs>10</Paragraphs>
  <ScaleCrop>false</ScaleCrop>
  <Company/>
  <LinksUpToDate>false</LinksUpToDate>
  <CharactersWithSpaces>5240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Helene Winther Dahl</dc:creator>
  <cp:lastModifiedBy>Eline Straume Sørheim</cp:lastModifiedBy>
  <cp:revision>463</cp:revision>
  <dcterms:created xsi:type="dcterms:W3CDTF">2026-02-05T13:42:00Z</dcterms:created>
  <dcterms:modified xsi:type="dcterms:W3CDTF">2026-06-18T13:09:00Z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0x0101008AB546E2F5B5D04C8222E4CDDC96AB8F</vt:lpwstr>
  </property>
</Properties>
</file>